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3D1DF" w14:textId="499B4924" w:rsidR="006718C0" w:rsidRDefault="006718C0" w:rsidP="006718C0">
      <w:pPr>
        <w:pStyle w:val="CRCoverPage"/>
        <w:tabs>
          <w:tab w:val="right" w:pos="9639"/>
        </w:tabs>
        <w:spacing w:after="0"/>
        <w:rPr>
          <w:b/>
          <w:i/>
          <w:noProof/>
          <w:sz w:val="28"/>
        </w:rPr>
      </w:pPr>
      <w:r>
        <w:rPr>
          <w:rFonts w:cs="Arial"/>
          <w:b/>
          <w:noProof/>
          <w:sz w:val="24"/>
        </w:rPr>
        <w:t>3GPP TSG SA WG2 Meeting #1</w:t>
      </w:r>
      <w:r w:rsidR="00F5517D">
        <w:rPr>
          <w:rFonts w:cs="Arial"/>
          <w:b/>
          <w:noProof/>
          <w:sz w:val="24"/>
        </w:rPr>
        <w:t>6</w:t>
      </w:r>
      <w:r w:rsidR="00737C0B">
        <w:rPr>
          <w:rFonts w:cs="Arial"/>
          <w:b/>
          <w:noProof/>
          <w:sz w:val="24"/>
        </w:rPr>
        <w:t>4</w:t>
      </w:r>
      <w:r>
        <w:rPr>
          <w:b/>
          <w:i/>
          <w:noProof/>
          <w:sz w:val="28"/>
        </w:rPr>
        <w:tab/>
      </w:r>
      <w:r w:rsidR="00B309BD" w:rsidRPr="00B309BD">
        <w:rPr>
          <w:rFonts w:cs="Arial"/>
          <w:b/>
          <w:noProof/>
          <w:sz w:val="24"/>
        </w:rPr>
        <w:t>S2-2</w:t>
      </w:r>
      <w:r w:rsidR="005833D9">
        <w:rPr>
          <w:rFonts w:cs="Arial"/>
          <w:b/>
          <w:noProof/>
          <w:sz w:val="24"/>
        </w:rPr>
        <w:t>40</w:t>
      </w:r>
      <w:r w:rsidR="003D1221">
        <w:rPr>
          <w:rFonts w:cs="Arial"/>
          <w:b/>
          <w:noProof/>
          <w:sz w:val="24"/>
        </w:rPr>
        <w:t>74</w:t>
      </w:r>
      <w:r w:rsidR="00DA0F94">
        <w:rPr>
          <w:rFonts w:cs="Arial"/>
          <w:b/>
          <w:noProof/>
          <w:sz w:val="24"/>
        </w:rPr>
        <w:t>58</w:t>
      </w:r>
    </w:p>
    <w:p w14:paraId="0935E7EA" w14:textId="0A2C8484" w:rsidR="008F7349" w:rsidRPr="00EC0DF9" w:rsidRDefault="00737C0B" w:rsidP="008F7349">
      <w:pPr>
        <w:pStyle w:val="CRCoverPage"/>
        <w:outlineLvl w:val="0"/>
        <w:rPr>
          <w:b/>
          <w:noProof/>
          <w:color w:val="3333FF"/>
        </w:rPr>
      </w:pPr>
      <w:r w:rsidRPr="00737C0B">
        <w:rPr>
          <w:rFonts w:cs="Arial"/>
          <w:b/>
          <w:bCs/>
          <w:sz w:val="24"/>
        </w:rPr>
        <w:t>Maastricht</w:t>
      </w:r>
      <w:r w:rsidR="005833D9">
        <w:rPr>
          <w:rFonts w:cs="Arial"/>
          <w:b/>
          <w:bCs/>
          <w:sz w:val="24"/>
        </w:rPr>
        <w:t xml:space="preserve">, </w:t>
      </w:r>
      <w:r w:rsidRPr="00737C0B">
        <w:rPr>
          <w:rFonts w:cs="Arial"/>
          <w:b/>
          <w:bCs/>
          <w:sz w:val="24"/>
        </w:rPr>
        <w:t>Netherlands</w:t>
      </w:r>
      <w:r w:rsidR="005833D9">
        <w:rPr>
          <w:rFonts w:cs="Arial"/>
          <w:b/>
          <w:bCs/>
          <w:sz w:val="24"/>
        </w:rPr>
        <w:t xml:space="preserve">, </w:t>
      </w:r>
      <w:r>
        <w:rPr>
          <w:rFonts w:cs="Arial"/>
          <w:b/>
          <w:bCs/>
          <w:sz w:val="24"/>
        </w:rPr>
        <w:t>August</w:t>
      </w:r>
      <w:r w:rsidR="005833D9">
        <w:rPr>
          <w:rFonts w:cs="Arial"/>
          <w:b/>
          <w:bCs/>
          <w:sz w:val="24"/>
        </w:rPr>
        <w:t xml:space="preserve"> 1</w:t>
      </w:r>
      <w:r>
        <w:rPr>
          <w:rFonts w:cs="Arial"/>
          <w:b/>
          <w:bCs/>
          <w:sz w:val="24"/>
        </w:rPr>
        <w:t>9</w:t>
      </w:r>
      <w:r w:rsidR="005833D9">
        <w:rPr>
          <w:rFonts w:cs="Arial"/>
          <w:b/>
          <w:bCs/>
          <w:sz w:val="24"/>
        </w:rPr>
        <w:t xml:space="preserve"> –</w:t>
      </w:r>
      <w:r w:rsidR="008D07FE">
        <w:rPr>
          <w:rFonts w:cs="Arial"/>
          <w:b/>
          <w:bCs/>
          <w:sz w:val="24"/>
        </w:rPr>
        <w:t xml:space="preserve"> August </w:t>
      </w:r>
      <w:r>
        <w:rPr>
          <w:rFonts w:cs="Arial"/>
          <w:b/>
          <w:bCs/>
          <w:sz w:val="24"/>
        </w:rPr>
        <w:t>23</w:t>
      </w:r>
      <w:r w:rsidR="005833D9">
        <w:rPr>
          <w:rFonts w:cs="Arial"/>
          <w:b/>
          <w:bCs/>
          <w:sz w:val="24"/>
        </w:rPr>
        <w:t>, 2024</w:t>
      </w:r>
      <w:r w:rsidR="00E816CD">
        <w:rPr>
          <w:b/>
          <w:bCs/>
          <w:sz w:val="24"/>
        </w:rPr>
        <w:t xml:space="preserve">                  </w:t>
      </w:r>
      <w:r w:rsidR="00201376" w:rsidRPr="006776FE">
        <w:rPr>
          <w:b/>
          <w:noProof/>
          <w:color w:val="3333FF"/>
        </w:rPr>
        <w:t>(</w:t>
      </w:r>
      <w:r w:rsidR="00E816CD">
        <w:rPr>
          <w:b/>
          <w:noProof/>
          <w:color w:val="3333FF"/>
        </w:rPr>
        <w:t>revision of S2-</w:t>
      </w:r>
      <w:r>
        <w:rPr>
          <w:b/>
          <w:noProof/>
          <w:color w:val="3333FF"/>
        </w:rPr>
        <w:t>240</w:t>
      </w:r>
      <w:r w:rsidR="00E816CD">
        <w:rPr>
          <w:b/>
          <w:noProof/>
          <w:color w:val="3333FF"/>
        </w:rPr>
        <w:t>xxxx</w:t>
      </w:r>
      <w:r w:rsidR="00201376" w:rsidRPr="006776F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D052EF" w:rsidR="001E41F3" w:rsidRPr="00410371" w:rsidRDefault="00477FD7" w:rsidP="00CB033F">
            <w:pPr>
              <w:pStyle w:val="CRCoverPage"/>
              <w:spacing w:after="0"/>
              <w:jc w:val="center"/>
              <w:rPr>
                <w:b/>
                <w:noProof/>
                <w:sz w:val="28"/>
              </w:rPr>
            </w:pPr>
            <w:r w:rsidRPr="00477FD7">
              <w:rPr>
                <w:b/>
                <w:noProof/>
                <w:sz w:val="28"/>
              </w:rPr>
              <w:t>23.</w:t>
            </w:r>
            <w:r w:rsidR="00CB033F">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A4D6BC" w:rsidR="001E41F3" w:rsidRPr="00410371" w:rsidRDefault="000A3955" w:rsidP="00DA0F94">
            <w:pPr>
              <w:pStyle w:val="CRCoverPage"/>
              <w:spacing w:after="0"/>
              <w:jc w:val="center"/>
              <w:rPr>
                <w:noProof/>
              </w:rPr>
            </w:pPr>
            <w:r>
              <w:rPr>
                <w:b/>
                <w:noProof/>
                <w:sz w:val="28"/>
              </w:rPr>
              <w:t>140</w:t>
            </w:r>
            <w:r w:rsidR="00DA0F94">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737E7" w:rsidR="001E41F3" w:rsidRPr="00410371" w:rsidRDefault="00E816CD" w:rsidP="00542C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A06C0D" w:rsidR="001E41F3" w:rsidRPr="00410371" w:rsidRDefault="00A75680" w:rsidP="00A75680">
            <w:pPr>
              <w:pStyle w:val="CRCoverPage"/>
              <w:spacing w:after="0"/>
              <w:jc w:val="center"/>
              <w:rPr>
                <w:noProof/>
                <w:sz w:val="28"/>
              </w:rPr>
            </w:pPr>
            <w:r>
              <w:rPr>
                <w:b/>
                <w:noProof/>
                <w:sz w:val="28"/>
              </w:rPr>
              <w:t>18</w:t>
            </w:r>
            <w:r w:rsidR="00FB5405" w:rsidRPr="001156AC">
              <w:rPr>
                <w:b/>
                <w:noProof/>
                <w:sz w:val="28"/>
              </w:rPr>
              <w:t>.</w:t>
            </w:r>
            <w:r>
              <w:rPr>
                <w:b/>
                <w:noProof/>
                <w:sz w:val="28"/>
              </w:rPr>
              <w:t>6</w:t>
            </w:r>
            <w:r w:rsidR="001156AC" w:rsidRPr="001156AC">
              <w:rPr>
                <w:b/>
                <w:noProof/>
                <w:sz w:val="28"/>
              </w:rPr>
              <w:t>.</w:t>
            </w:r>
            <w:r w:rsidR="00E816C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49C697"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90B0B" w14:paraId="58300953" w14:textId="77777777" w:rsidTr="00547111">
        <w:tc>
          <w:tcPr>
            <w:tcW w:w="1843" w:type="dxa"/>
            <w:tcBorders>
              <w:top w:val="single" w:sz="4" w:space="0" w:color="auto"/>
              <w:left w:val="single" w:sz="4" w:space="0" w:color="auto"/>
            </w:tcBorders>
          </w:tcPr>
          <w:p w14:paraId="05B2F3A2" w14:textId="77777777" w:rsidR="00190B0B" w:rsidRDefault="00190B0B" w:rsidP="00190B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83D270" w:rsidR="00190B0B" w:rsidRDefault="00DA0F94" w:rsidP="00D42AE4">
            <w:pPr>
              <w:pStyle w:val="CRCoverPage"/>
              <w:spacing w:after="0"/>
              <w:ind w:left="100"/>
              <w:rPr>
                <w:noProof/>
              </w:rPr>
            </w:pPr>
            <w:r w:rsidRPr="00DA0F94">
              <w:rPr>
                <w:color w:val="000000"/>
              </w:rPr>
              <w:t xml:space="preserve">KI#3: DC </w:t>
            </w:r>
            <w:r w:rsidR="00D42AE4">
              <w:rPr>
                <w:color w:val="000000"/>
              </w:rPr>
              <w:t>interworking</w:t>
            </w:r>
            <w:r w:rsidRPr="00DA0F94">
              <w:rPr>
                <w:color w:val="000000"/>
              </w:rPr>
              <w:t xml:space="preserve"> with MTSI UE</w:t>
            </w:r>
          </w:p>
        </w:tc>
      </w:tr>
      <w:tr w:rsidR="00190B0B" w14:paraId="05C08479" w14:textId="77777777" w:rsidTr="00547111">
        <w:tc>
          <w:tcPr>
            <w:tcW w:w="1843" w:type="dxa"/>
            <w:tcBorders>
              <w:left w:val="single" w:sz="4" w:space="0" w:color="auto"/>
            </w:tcBorders>
          </w:tcPr>
          <w:p w14:paraId="45E29F53" w14:textId="77777777" w:rsidR="00190B0B" w:rsidRDefault="00190B0B" w:rsidP="00190B0B">
            <w:pPr>
              <w:pStyle w:val="CRCoverPage"/>
              <w:spacing w:after="0"/>
              <w:rPr>
                <w:b/>
                <w:i/>
                <w:noProof/>
                <w:sz w:val="8"/>
                <w:szCs w:val="8"/>
              </w:rPr>
            </w:pPr>
          </w:p>
        </w:tc>
        <w:tc>
          <w:tcPr>
            <w:tcW w:w="7797" w:type="dxa"/>
            <w:gridSpan w:val="10"/>
            <w:tcBorders>
              <w:right w:val="single" w:sz="4" w:space="0" w:color="auto"/>
            </w:tcBorders>
          </w:tcPr>
          <w:p w14:paraId="22071BC1" w14:textId="77777777" w:rsidR="00190B0B" w:rsidRDefault="00190B0B" w:rsidP="00190B0B">
            <w:pPr>
              <w:pStyle w:val="CRCoverPage"/>
              <w:spacing w:after="0"/>
              <w:rPr>
                <w:noProof/>
                <w:sz w:val="8"/>
                <w:szCs w:val="8"/>
              </w:rPr>
            </w:pPr>
          </w:p>
        </w:tc>
      </w:tr>
      <w:tr w:rsidR="00190B0B" w14:paraId="46D5D7C2" w14:textId="77777777" w:rsidTr="00547111">
        <w:tc>
          <w:tcPr>
            <w:tcW w:w="1843" w:type="dxa"/>
            <w:tcBorders>
              <w:left w:val="single" w:sz="4" w:space="0" w:color="auto"/>
            </w:tcBorders>
          </w:tcPr>
          <w:p w14:paraId="45A6C2C4" w14:textId="77777777" w:rsidR="00190B0B" w:rsidRDefault="00190B0B" w:rsidP="00190B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9EF6FD" w:rsidR="00190B0B" w:rsidRPr="00542CA4" w:rsidRDefault="00190B0B" w:rsidP="00190B0B">
            <w:pPr>
              <w:pStyle w:val="CRCoverPage"/>
              <w:spacing w:after="0"/>
              <w:ind w:left="100"/>
              <w:rPr>
                <w:rFonts w:ascii="바탕체" w:eastAsia="바탕체" w:hAnsi="바탕체" w:cs="바탕체"/>
                <w:noProof/>
                <w:lang w:eastAsia="ko-KR"/>
              </w:rPr>
            </w:pPr>
            <w:r>
              <w:t>Samsung</w:t>
            </w:r>
          </w:p>
        </w:tc>
      </w:tr>
      <w:tr w:rsidR="00190B0B" w14:paraId="4196B218" w14:textId="77777777" w:rsidTr="00547111">
        <w:tc>
          <w:tcPr>
            <w:tcW w:w="1843" w:type="dxa"/>
            <w:tcBorders>
              <w:left w:val="single" w:sz="4" w:space="0" w:color="auto"/>
            </w:tcBorders>
          </w:tcPr>
          <w:p w14:paraId="14C300BA" w14:textId="77777777" w:rsidR="00190B0B" w:rsidRDefault="00190B0B" w:rsidP="00190B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90B0B" w:rsidRDefault="00190B0B" w:rsidP="00190B0B">
            <w:pPr>
              <w:pStyle w:val="CRCoverPage"/>
              <w:spacing w:after="0"/>
              <w:ind w:left="100"/>
              <w:rPr>
                <w:noProof/>
              </w:rPr>
            </w:pPr>
            <w:r>
              <w:t>SA2</w:t>
            </w:r>
          </w:p>
        </w:tc>
      </w:tr>
      <w:tr w:rsidR="00190B0B" w14:paraId="76303739" w14:textId="77777777" w:rsidTr="00547111">
        <w:tc>
          <w:tcPr>
            <w:tcW w:w="1843" w:type="dxa"/>
            <w:tcBorders>
              <w:left w:val="single" w:sz="4" w:space="0" w:color="auto"/>
            </w:tcBorders>
          </w:tcPr>
          <w:p w14:paraId="4D3B1657" w14:textId="77777777" w:rsidR="00190B0B" w:rsidRDefault="00190B0B" w:rsidP="00190B0B">
            <w:pPr>
              <w:pStyle w:val="CRCoverPage"/>
              <w:spacing w:after="0"/>
              <w:rPr>
                <w:b/>
                <w:i/>
                <w:noProof/>
                <w:sz w:val="8"/>
                <w:szCs w:val="8"/>
              </w:rPr>
            </w:pPr>
          </w:p>
        </w:tc>
        <w:tc>
          <w:tcPr>
            <w:tcW w:w="7797" w:type="dxa"/>
            <w:gridSpan w:val="10"/>
            <w:tcBorders>
              <w:right w:val="single" w:sz="4" w:space="0" w:color="auto"/>
            </w:tcBorders>
          </w:tcPr>
          <w:p w14:paraId="6ED4D65A" w14:textId="77777777" w:rsidR="00190B0B" w:rsidRDefault="00190B0B" w:rsidP="00190B0B">
            <w:pPr>
              <w:pStyle w:val="CRCoverPage"/>
              <w:spacing w:after="0"/>
              <w:rPr>
                <w:noProof/>
                <w:sz w:val="8"/>
                <w:szCs w:val="8"/>
              </w:rPr>
            </w:pPr>
          </w:p>
        </w:tc>
      </w:tr>
      <w:tr w:rsidR="00190B0B" w14:paraId="50563E52" w14:textId="77777777" w:rsidTr="00547111">
        <w:tc>
          <w:tcPr>
            <w:tcW w:w="1843" w:type="dxa"/>
            <w:tcBorders>
              <w:left w:val="single" w:sz="4" w:space="0" w:color="auto"/>
            </w:tcBorders>
          </w:tcPr>
          <w:p w14:paraId="32C381B7" w14:textId="77777777" w:rsidR="00190B0B" w:rsidRDefault="00190B0B" w:rsidP="00190B0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FB2FD50" w:rsidR="00190B0B" w:rsidRDefault="00190B0B" w:rsidP="00190B0B">
            <w:pPr>
              <w:pStyle w:val="CRCoverPage"/>
              <w:spacing w:after="0"/>
              <w:ind w:left="100"/>
              <w:rPr>
                <w:noProof/>
              </w:rPr>
            </w:pPr>
            <w:r>
              <w:t>NG_RTC</w:t>
            </w:r>
            <w:r w:rsidR="00737C0B">
              <w:t>_Ph2</w:t>
            </w:r>
          </w:p>
        </w:tc>
        <w:tc>
          <w:tcPr>
            <w:tcW w:w="567" w:type="dxa"/>
            <w:tcBorders>
              <w:left w:val="nil"/>
            </w:tcBorders>
          </w:tcPr>
          <w:p w14:paraId="61A86BCF" w14:textId="77777777" w:rsidR="00190B0B" w:rsidRDefault="00190B0B" w:rsidP="00190B0B">
            <w:pPr>
              <w:pStyle w:val="CRCoverPage"/>
              <w:spacing w:after="0"/>
              <w:ind w:right="100"/>
              <w:rPr>
                <w:noProof/>
              </w:rPr>
            </w:pPr>
          </w:p>
        </w:tc>
        <w:tc>
          <w:tcPr>
            <w:tcW w:w="1417" w:type="dxa"/>
            <w:gridSpan w:val="3"/>
            <w:tcBorders>
              <w:left w:val="nil"/>
            </w:tcBorders>
          </w:tcPr>
          <w:p w14:paraId="153CBFB1" w14:textId="77777777" w:rsidR="00190B0B" w:rsidRDefault="00190B0B" w:rsidP="00190B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8313DE" w:rsidR="00190B0B" w:rsidRDefault="00190B0B" w:rsidP="00737C0B">
            <w:pPr>
              <w:pStyle w:val="CRCoverPage"/>
              <w:spacing w:after="0"/>
              <w:ind w:left="100"/>
              <w:rPr>
                <w:noProof/>
              </w:rPr>
            </w:pPr>
            <w:r>
              <w:t>202</w:t>
            </w:r>
            <w:r w:rsidR="005833D9">
              <w:t>4</w:t>
            </w:r>
            <w:r>
              <w:t>-</w:t>
            </w:r>
            <w:r w:rsidR="005833D9">
              <w:t>0</w:t>
            </w:r>
            <w:r w:rsidR="00737C0B" w:rsidRPr="00ED2E50">
              <w:t>8</w:t>
            </w:r>
            <w:r w:rsidRPr="00ED2E50">
              <w:t>-</w:t>
            </w:r>
            <w:r w:rsidR="00737C0B" w:rsidRPr="00ED2E50">
              <w:t>09</w:t>
            </w:r>
          </w:p>
        </w:tc>
      </w:tr>
      <w:tr w:rsidR="00190B0B" w14:paraId="690C7843" w14:textId="77777777" w:rsidTr="00547111">
        <w:tc>
          <w:tcPr>
            <w:tcW w:w="1843" w:type="dxa"/>
            <w:tcBorders>
              <w:left w:val="single" w:sz="4" w:space="0" w:color="auto"/>
            </w:tcBorders>
          </w:tcPr>
          <w:p w14:paraId="17A1A642" w14:textId="77777777" w:rsidR="00190B0B" w:rsidRDefault="00190B0B" w:rsidP="00190B0B">
            <w:pPr>
              <w:pStyle w:val="CRCoverPage"/>
              <w:spacing w:after="0"/>
              <w:rPr>
                <w:b/>
                <w:i/>
                <w:noProof/>
                <w:sz w:val="8"/>
                <w:szCs w:val="8"/>
              </w:rPr>
            </w:pPr>
          </w:p>
        </w:tc>
        <w:tc>
          <w:tcPr>
            <w:tcW w:w="1986" w:type="dxa"/>
            <w:gridSpan w:val="4"/>
          </w:tcPr>
          <w:p w14:paraId="2F73FCFB" w14:textId="77777777" w:rsidR="00190B0B" w:rsidRDefault="00190B0B" w:rsidP="00190B0B">
            <w:pPr>
              <w:pStyle w:val="CRCoverPage"/>
              <w:spacing w:after="0"/>
              <w:rPr>
                <w:noProof/>
                <w:sz w:val="8"/>
                <w:szCs w:val="8"/>
              </w:rPr>
            </w:pPr>
          </w:p>
        </w:tc>
        <w:tc>
          <w:tcPr>
            <w:tcW w:w="2267" w:type="dxa"/>
            <w:gridSpan w:val="2"/>
          </w:tcPr>
          <w:p w14:paraId="0FBCFC35" w14:textId="77777777" w:rsidR="00190B0B" w:rsidRDefault="00190B0B" w:rsidP="00190B0B">
            <w:pPr>
              <w:pStyle w:val="CRCoverPage"/>
              <w:spacing w:after="0"/>
              <w:rPr>
                <w:noProof/>
                <w:sz w:val="8"/>
                <w:szCs w:val="8"/>
              </w:rPr>
            </w:pPr>
          </w:p>
        </w:tc>
        <w:tc>
          <w:tcPr>
            <w:tcW w:w="1417" w:type="dxa"/>
            <w:gridSpan w:val="3"/>
          </w:tcPr>
          <w:p w14:paraId="60243A9E" w14:textId="77777777" w:rsidR="00190B0B" w:rsidRDefault="00190B0B" w:rsidP="00190B0B">
            <w:pPr>
              <w:pStyle w:val="CRCoverPage"/>
              <w:spacing w:after="0"/>
              <w:rPr>
                <w:noProof/>
                <w:sz w:val="8"/>
                <w:szCs w:val="8"/>
              </w:rPr>
            </w:pPr>
          </w:p>
        </w:tc>
        <w:tc>
          <w:tcPr>
            <w:tcW w:w="2127" w:type="dxa"/>
            <w:tcBorders>
              <w:right w:val="single" w:sz="4" w:space="0" w:color="auto"/>
            </w:tcBorders>
          </w:tcPr>
          <w:p w14:paraId="68E9B688" w14:textId="77777777" w:rsidR="00190B0B" w:rsidRDefault="00190B0B" w:rsidP="00190B0B">
            <w:pPr>
              <w:pStyle w:val="CRCoverPage"/>
              <w:spacing w:after="0"/>
              <w:rPr>
                <w:noProof/>
                <w:sz w:val="8"/>
                <w:szCs w:val="8"/>
              </w:rPr>
            </w:pPr>
          </w:p>
        </w:tc>
      </w:tr>
      <w:tr w:rsidR="00190B0B" w14:paraId="13D4AF59" w14:textId="77777777" w:rsidTr="00547111">
        <w:trPr>
          <w:cantSplit/>
        </w:trPr>
        <w:tc>
          <w:tcPr>
            <w:tcW w:w="1843" w:type="dxa"/>
            <w:tcBorders>
              <w:left w:val="single" w:sz="4" w:space="0" w:color="auto"/>
            </w:tcBorders>
          </w:tcPr>
          <w:p w14:paraId="1E6EA205" w14:textId="77777777" w:rsidR="00190B0B" w:rsidRDefault="00190B0B" w:rsidP="00190B0B">
            <w:pPr>
              <w:pStyle w:val="CRCoverPage"/>
              <w:tabs>
                <w:tab w:val="right" w:pos="1759"/>
              </w:tabs>
              <w:spacing w:after="0"/>
              <w:rPr>
                <w:b/>
                <w:i/>
                <w:noProof/>
              </w:rPr>
            </w:pPr>
            <w:r>
              <w:rPr>
                <w:b/>
                <w:i/>
                <w:noProof/>
              </w:rPr>
              <w:t>Category:</w:t>
            </w:r>
          </w:p>
        </w:tc>
        <w:tc>
          <w:tcPr>
            <w:tcW w:w="851" w:type="dxa"/>
            <w:shd w:val="pct30" w:color="FFFF00" w:fill="auto"/>
          </w:tcPr>
          <w:p w14:paraId="154A6113" w14:textId="1659740E" w:rsidR="00190B0B" w:rsidRDefault="0018781B" w:rsidP="00190B0B">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90B0B" w:rsidRDefault="00190B0B" w:rsidP="00190B0B">
            <w:pPr>
              <w:pStyle w:val="CRCoverPage"/>
              <w:spacing w:after="0"/>
              <w:rPr>
                <w:noProof/>
              </w:rPr>
            </w:pPr>
          </w:p>
        </w:tc>
        <w:tc>
          <w:tcPr>
            <w:tcW w:w="1417" w:type="dxa"/>
            <w:gridSpan w:val="3"/>
            <w:tcBorders>
              <w:left w:val="nil"/>
            </w:tcBorders>
          </w:tcPr>
          <w:p w14:paraId="42CDCEE5" w14:textId="77777777" w:rsidR="00190B0B" w:rsidRDefault="00190B0B" w:rsidP="00190B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FA020E" w:rsidR="00190B0B" w:rsidRDefault="00190B0B" w:rsidP="00190B0B">
            <w:pPr>
              <w:pStyle w:val="CRCoverPage"/>
              <w:spacing w:after="0"/>
              <w:ind w:left="100"/>
              <w:rPr>
                <w:noProof/>
              </w:rPr>
            </w:pPr>
            <w:r>
              <w:rPr>
                <w:i/>
                <w:noProof/>
                <w:sz w:val="18"/>
              </w:rPr>
              <w:t>Rel-1</w:t>
            </w:r>
            <w:r w:rsidR="00737C0B">
              <w:rPr>
                <w:i/>
                <w:noProof/>
                <w:sz w:val="18"/>
              </w:rPr>
              <w:t>9</w:t>
            </w:r>
          </w:p>
        </w:tc>
      </w:tr>
      <w:tr w:rsidR="00190B0B" w14:paraId="30122F0C" w14:textId="77777777" w:rsidTr="00547111">
        <w:tc>
          <w:tcPr>
            <w:tcW w:w="1843" w:type="dxa"/>
            <w:tcBorders>
              <w:left w:val="single" w:sz="4" w:space="0" w:color="auto"/>
              <w:bottom w:val="single" w:sz="4" w:space="0" w:color="auto"/>
            </w:tcBorders>
          </w:tcPr>
          <w:p w14:paraId="615796D0" w14:textId="77777777" w:rsidR="00190B0B" w:rsidRDefault="00190B0B" w:rsidP="00190B0B">
            <w:pPr>
              <w:pStyle w:val="CRCoverPage"/>
              <w:spacing w:after="0"/>
              <w:rPr>
                <w:b/>
                <w:i/>
                <w:noProof/>
              </w:rPr>
            </w:pPr>
          </w:p>
        </w:tc>
        <w:tc>
          <w:tcPr>
            <w:tcW w:w="4677" w:type="dxa"/>
            <w:gridSpan w:val="8"/>
            <w:tcBorders>
              <w:bottom w:val="single" w:sz="4" w:space="0" w:color="auto"/>
            </w:tcBorders>
          </w:tcPr>
          <w:p w14:paraId="78418D37" w14:textId="77777777" w:rsidR="00190B0B" w:rsidRDefault="00190B0B" w:rsidP="00190B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90B0B" w:rsidRDefault="00190B0B" w:rsidP="00190B0B">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190B0B" w:rsidRPr="007C2097" w:rsidRDefault="00190B0B" w:rsidP="00190B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0B0B" w14:paraId="7FBEB8E7" w14:textId="77777777" w:rsidTr="00547111">
        <w:tc>
          <w:tcPr>
            <w:tcW w:w="1843" w:type="dxa"/>
          </w:tcPr>
          <w:p w14:paraId="44A3A604" w14:textId="77777777" w:rsidR="00190B0B" w:rsidRDefault="00190B0B" w:rsidP="00190B0B">
            <w:pPr>
              <w:pStyle w:val="CRCoverPage"/>
              <w:spacing w:after="0"/>
              <w:rPr>
                <w:b/>
                <w:i/>
                <w:noProof/>
                <w:sz w:val="8"/>
                <w:szCs w:val="8"/>
              </w:rPr>
            </w:pPr>
          </w:p>
        </w:tc>
        <w:tc>
          <w:tcPr>
            <w:tcW w:w="7797" w:type="dxa"/>
            <w:gridSpan w:val="10"/>
          </w:tcPr>
          <w:p w14:paraId="5524CC4E" w14:textId="77777777" w:rsidR="00190B0B" w:rsidRDefault="00190B0B" w:rsidP="00190B0B">
            <w:pPr>
              <w:pStyle w:val="CRCoverPage"/>
              <w:spacing w:after="0"/>
              <w:rPr>
                <w:noProof/>
                <w:sz w:val="8"/>
                <w:szCs w:val="8"/>
              </w:rPr>
            </w:pPr>
          </w:p>
        </w:tc>
      </w:tr>
      <w:tr w:rsidR="00E53749" w14:paraId="1256F52C" w14:textId="77777777" w:rsidTr="00547111">
        <w:tc>
          <w:tcPr>
            <w:tcW w:w="2694" w:type="dxa"/>
            <w:gridSpan w:val="2"/>
            <w:tcBorders>
              <w:top w:val="single" w:sz="4" w:space="0" w:color="auto"/>
              <w:left w:val="single" w:sz="4" w:space="0" w:color="auto"/>
            </w:tcBorders>
          </w:tcPr>
          <w:p w14:paraId="52C87DB0" w14:textId="77777777" w:rsidR="00E53749" w:rsidRDefault="00E53749" w:rsidP="00E537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26BD4C" w:rsidR="00E53749" w:rsidRPr="00A73DA5" w:rsidRDefault="009A1D76" w:rsidP="009B70AF">
            <w:pPr>
              <w:pStyle w:val="CRCoverPage"/>
              <w:spacing w:after="0"/>
              <w:ind w:left="100"/>
            </w:pPr>
            <w:r w:rsidRPr="00A73DA5">
              <w:t xml:space="preserve">Based on </w:t>
            </w:r>
            <w:r w:rsidR="00B507B2" w:rsidRPr="00A73DA5">
              <w:t>KI#</w:t>
            </w:r>
            <w:r w:rsidR="00D42AE4">
              <w:t>3</w:t>
            </w:r>
            <w:r w:rsidR="00B507B2" w:rsidRPr="00A73DA5">
              <w:t xml:space="preserve"> conclusion in TR 23.700-77, </w:t>
            </w:r>
            <w:r w:rsidR="009B70AF">
              <w:t>DC interworking with MTSI UE</w:t>
            </w:r>
            <w:r w:rsidR="00B507B2" w:rsidRPr="00A73DA5">
              <w:t xml:space="preserve"> needs to be specified in Rel-19.</w:t>
            </w:r>
          </w:p>
        </w:tc>
      </w:tr>
      <w:tr w:rsidR="00E53749" w14:paraId="4CA74D09" w14:textId="77777777" w:rsidTr="00547111">
        <w:tc>
          <w:tcPr>
            <w:tcW w:w="2694" w:type="dxa"/>
            <w:gridSpan w:val="2"/>
            <w:tcBorders>
              <w:left w:val="single" w:sz="4" w:space="0" w:color="auto"/>
            </w:tcBorders>
          </w:tcPr>
          <w:p w14:paraId="2D0866D6" w14:textId="77777777" w:rsidR="00E53749" w:rsidRDefault="00E53749" w:rsidP="00E53749">
            <w:pPr>
              <w:pStyle w:val="CRCoverPage"/>
              <w:spacing w:after="0"/>
              <w:rPr>
                <w:b/>
                <w:i/>
                <w:noProof/>
                <w:sz w:val="8"/>
                <w:szCs w:val="8"/>
              </w:rPr>
            </w:pPr>
          </w:p>
        </w:tc>
        <w:tc>
          <w:tcPr>
            <w:tcW w:w="6946" w:type="dxa"/>
            <w:gridSpan w:val="9"/>
            <w:tcBorders>
              <w:right w:val="single" w:sz="4" w:space="0" w:color="auto"/>
            </w:tcBorders>
          </w:tcPr>
          <w:p w14:paraId="365DEF04" w14:textId="77777777" w:rsidR="00E53749" w:rsidRPr="00A73DA5" w:rsidRDefault="00E53749" w:rsidP="00E53749">
            <w:pPr>
              <w:pStyle w:val="CRCoverPage"/>
              <w:spacing w:after="0"/>
              <w:rPr>
                <w:noProof/>
                <w:sz w:val="8"/>
                <w:szCs w:val="8"/>
              </w:rPr>
            </w:pPr>
          </w:p>
        </w:tc>
      </w:tr>
      <w:tr w:rsidR="00E53749" w14:paraId="21016551" w14:textId="77777777" w:rsidTr="00547111">
        <w:tc>
          <w:tcPr>
            <w:tcW w:w="2694" w:type="dxa"/>
            <w:gridSpan w:val="2"/>
            <w:tcBorders>
              <w:left w:val="single" w:sz="4" w:space="0" w:color="auto"/>
            </w:tcBorders>
          </w:tcPr>
          <w:p w14:paraId="49433147" w14:textId="77777777" w:rsidR="00E53749" w:rsidRPr="00EB5CA4" w:rsidRDefault="00E53749" w:rsidP="00E53749">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0AA7DAA5" w:rsidR="004856B9" w:rsidRPr="00A73DA5" w:rsidRDefault="009B70AF" w:rsidP="00A73DA5">
            <w:pPr>
              <w:pStyle w:val="CRCoverPage"/>
              <w:spacing w:after="0"/>
              <w:rPr>
                <w:noProof/>
                <w:lang w:eastAsia="ko-KR"/>
              </w:rPr>
            </w:pPr>
            <w:r>
              <w:t xml:space="preserve">Three types of </w:t>
            </w:r>
            <w:r>
              <w:t>DC interworking with MTSI UE</w:t>
            </w:r>
            <w:r>
              <w:t xml:space="preserve"> are described.</w:t>
            </w:r>
          </w:p>
        </w:tc>
      </w:tr>
      <w:tr w:rsidR="00E53749" w14:paraId="1F886379" w14:textId="77777777" w:rsidTr="00547111">
        <w:tc>
          <w:tcPr>
            <w:tcW w:w="2694" w:type="dxa"/>
            <w:gridSpan w:val="2"/>
            <w:tcBorders>
              <w:left w:val="single" w:sz="4" w:space="0" w:color="auto"/>
            </w:tcBorders>
          </w:tcPr>
          <w:p w14:paraId="4D989623" w14:textId="77777777" w:rsidR="00E53749" w:rsidRDefault="00E53749" w:rsidP="00E53749">
            <w:pPr>
              <w:pStyle w:val="CRCoverPage"/>
              <w:spacing w:after="0"/>
              <w:rPr>
                <w:b/>
                <w:i/>
                <w:noProof/>
                <w:sz w:val="8"/>
                <w:szCs w:val="8"/>
              </w:rPr>
            </w:pPr>
          </w:p>
        </w:tc>
        <w:tc>
          <w:tcPr>
            <w:tcW w:w="6946" w:type="dxa"/>
            <w:gridSpan w:val="9"/>
            <w:tcBorders>
              <w:right w:val="single" w:sz="4" w:space="0" w:color="auto"/>
            </w:tcBorders>
          </w:tcPr>
          <w:p w14:paraId="71C4A204" w14:textId="77777777" w:rsidR="00E53749" w:rsidRPr="00A73DA5" w:rsidRDefault="00E53749" w:rsidP="00E53749">
            <w:pPr>
              <w:pStyle w:val="CRCoverPage"/>
              <w:spacing w:after="0"/>
              <w:rPr>
                <w:noProof/>
                <w:sz w:val="8"/>
                <w:szCs w:val="8"/>
              </w:rPr>
            </w:pPr>
          </w:p>
        </w:tc>
      </w:tr>
      <w:tr w:rsidR="00E53749" w14:paraId="678D7BF9" w14:textId="77777777" w:rsidTr="00547111">
        <w:tc>
          <w:tcPr>
            <w:tcW w:w="2694" w:type="dxa"/>
            <w:gridSpan w:val="2"/>
            <w:tcBorders>
              <w:left w:val="single" w:sz="4" w:space="0" w:color="auto"/>
              <w:bottom w:val="single" w:sz="4" w:space="0" w:color="auto"/>
            </w:tcBorders>
          </w:tcPr>
          <w:p w14:paraId="4E5CE1B6" w14:textId="77777777" w:rsidR="00E53749" w:rsidRDefault="00E53749" w:rsidP="00E537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94AAB2" w:rsidR="00E53749" w:rsidRPr="00A73DA5" w:rsidRDefault="00A73DA5" w:rsidP="009B70AF">
            <w:pPr>
              <w:pStyle w:val="CRCoverPage"/>
              <w:spacing w:after="0"/>
              <w:ind w:left="100"/>
              <w:rPr>
                <w:noProof/>
              </w:rPr>
            </w:pPr>
            <w:r w:rsidRPr="00A73DA5">
              <w:rPr>
                <w:noProof/>
              </w:rPr>
              <w:t xml:space="preserve">The </w:t>
            </w:r>
            <w:r w:rsidR="009B70AF">
              <w:rPr>
                <w:noProof/>
              </w:rPr>
              <w:t>DC interworking with MTSI UE</w:t>
            </w:r>
            <w:r w:rsidRPr="00A73DA5">
              <w:rPr>
                <w:noProof/>
              </w:rPr>
              <w:t xml:space="preserve"> cannot be supported </w:t>
            </w:r>
            <w:r w:rsidR="009B70AF">
              <w:rPr>
                <w:noProof/>
              </w:rPr>
              <w:t>completely</w:t>
            </w:r>
            <w:bookmarkStart w:id="1" w:name="_GoBack"/>
            <w:bookmarkEnd w:id="1"/>
            <w:r w:rsidRPr="00A73DA5">
              <w:rPr>
                <w:noProof/>
              </w:rPr>
              <w:t>.</w:t>
            </w:r>
          </w:p>
        </w:tc>
      </w:tr>
      <w:tr w:rsidR="00190B0B" w14:paraId="034AF533" w14:textId="77777777" w:rsidTr="00547111">
        <w:tc>
          <w:tcPr>
            <w:tcW w:w="2694" w:type="dxa"/>
            <w:gridSpan w:val="2"/>
          </w:tcPr>
          <w:p w14:paraId="39D9EB5B" w14:textId="77777777" w:rsidR="00190B0B" w:rsidRDefault="00190B0B" w:rsidP="00190B0B">
            <w:pPr>
              <w:pStyle w:val="CRCoverPage"/>
              <w:spacing w:after="0"/>
              <w:rPr>
                <w:b/>
                <w:i/>
                <w:noProof/>
                <w:sz w:val="8"/>
                <w:szCs w:val="8"/>
              </w:rPr>
            </w:pPr>
          </w:p>
        </w:tc>
        <w:tc>
          <w:tcPr>
            <w:tcW w:w="6946" w:type="dxa"/>
            <w:gridSpan w:val="9"/>
          </w:tcPr>
          <w:p w14:paraId="7826CB1C" w14:textId="77777777" w:rsidR="00190B0B" w:rsidRDefault="00190B0B" w:rsidP="00190B0B">
            <w:pPr>
              <w:pStyle w:val="CRCoverPage"/>
              <w:spacing w:after="0"/>
              <w:rPr>
                <w:noProof/>
                <w:sz w:val="8"/>
                <w:szCs w:val="8"/>
              </w:rPr>
            </w:pPr>
          </w:p>
        </w:tc>
      </w:tr>
      <w:tr w:rsidR="00190B0B" w14:paraId="6A17D7AC" w14:textId="77777777" w:rsidTr="00547111">
        <w:tc>
          <w:tcPr>
            <w:tcW w:w="2694" w:type="dxa"/>
            <w:gridSpan w:val="2"/>
            <w:tcBorders>
              <w:top w:val="single" w:sz="4" w:space="0" w:color="auto"/>
              <w:left w:val="single" w:sz="4" w:space="0" w:color="auto"/>
            </w:tcBorders>
          </w:tcPr>
          <w:p w14:paraId="6DAD5B19" w14:textId="77777777" w:rsidR="00190B0B" w:rsidRPr="00EB5CA4" w:rsidRDefault="00190B0B" w:rsidP="00190B0B">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AA62C" w:rsidR="00190B0B" w:rsidRPr="00EB5CA4" w:rsidRDefault="0044266A" w:rsidP="00190B0B">
            <w:pPr>
              <w:pStyle w:val="CRCoverPage"/>
              <w:spacing w:after="0"/>
              <w:ind w:left="100"/>
              <w:rPr>
                <w:noProof/>
              </w:rPr>
            </w:pPr>
            <w:r>
              <w:rPr>
                <w:lang w:eastAsia="zh-CN"/>
              </w:rPr>
              <w:t>AC.</w:t>
            </w:r>
            <w:r w:rsidRPr="00A73DA5">
              <w:rPr>
                <w:highlight w:val="yellow"/>
                <w:lang w:eastAsia="zh-CN"/>
              </w:rPr>
              <w:t>X</w:t>
            </w:r>
            <w:r>
              <w:rPr>
                <w:lang w:eastAsia="zh-CN"/>
              </w:rPr>
              <w:t xml:space="preserve"> (new)</w:t>
            </w:r>
          </w:p>
        </w:tc>
      </w:tr>
      <w:tr w:rsidR="00190B0B" w14:paraId="56E1E6C3" w14:textId="77777777" w:rsidTr="00547111">
        <w:tc>
          <w:tcPr>
            <w:tcW w:w="2694" w:type="dxa"/>
            <w:gridSpan w:val="2"/>
            <w:tcBorders>
              <w:left w:val="single" w:sz="4" w:space="0" w:color="auto"/>
            </w:tcBorders>
          </w:tcPr>
          <w:p w14:paraId="2FB9DE77" w14:textId="77777777" w:rsidR="00190B0B" w:rsidRDefault="00190B0B" w:rsidP="00190B0B">
            <w:pPr>
              <w:pStyle w:val="CRCoverPage"/>
              <w:spacing w:after="0"/>
              <w:rPr>
                <w:b/>
                <w:i/>
                <w:noProof/>
                <w:sz w:val="8"/>
                <w:szCs w:val="8"/>
              </w:rPr>
            </w:pPr>
          </w:p>
        </w:tc>
        <w:tc>
          <w:tcPr>
            <w:tcW w:w="6946" w:type="dxa"/>
            <w:gridSpan w:val="9"/>
            <w:tcBorders>
              <w:right w:val="single" w:sz="4" w:space="0" w:color="auto"/>
            </w:tcBorders>
          </w:tcPr>
          <w:p w14:paraId="0898542D" w14:textId="77777777" w:rsidR="00190B0B" w:rsidRDefault="00190B0B" w:rsidP="00190B0B">
            <w:pPr>
              <w:pStyle w:val="CRCoverPage"/>
              <w:spacing w:after="0"/>
              <w:rPr>
                <w:noProof/>
                <w:sz w:val="8"/>
                <w:szCs w:val="8"/>
              </w:rPr>
            </w:pPr>
          </w:p>
        </w:tc>
      </w:tr>
      <w:tr w:rsidR="00190B0B" w14:paraId="76F95A8B" w14:textId="77777777" w:rsidTr="00547111">
        <w:tc>
          <w:tcPr>
            <w:tcW w:w="2694" w:type="dxa"/>
            <w:gridSpan w:val="2"/>
            <w:tcBorders>
              <w:left w:val="single" w:sz="4" w:space="0" w:color="auto"/>
            </w:tcBorders>
          </w:tcPr>
          <w:p w14:paraId="335EAB52" w14:textId="77777777" w:rsidR="00190B0B" w:rsidRDefault="00190B0B" w:rsidP="00190B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90B0B" w:rsidRDefault="00190B0B" w:rsidP="00190B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90B0B" w:rsidRDefault="00190B0B" w:rsidP="00190B0B">
            <w:pPr>
              <w:pStyle w:val="CRCoverPage"/>
              <w:spacing w:after="0"/>
              <w:jc w:val="center"/>
              <w:rPr>
                <w:b/>
                <w:caps/>
                <w:noProof/>
              </w:rPr>
            </w:pPr>
            <w:r>
              <w:rPr>
                <w:b/>
                <w:caps/>
                <w:noProof/>
              </w:rPr>
              <w:t>N</w:t>
            </w:r>
          </w:p>
        </w:tc>
        <w:tc>
          <w:tcPr>
            <w:tcW w:w="2977" w:type="dxa"/>
            <w:gridSpan w:val="4"/>
          </w:tcPr>
          <w:p w14:paraId="304CCBCB" w14:textId="77777777" w:rsidR="00190B0B" w:rsidRDefault="00190B0B" w:rsidP="00190B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90B0B" w:rsidRDefault="00190B0B" w:rsidP="00190B0B">
            <w:pPr>
              <w:pStyle w:val="CRCoverPage"/>
              <w:spacing w:after="0"/>
              <w:ind w:left="99"/>
              <w:rPr>
                <w:noProof/>
              </w:rPr>
            </w:pPr>
          </w:p>
        </w:tc>
      </w:tr>
      <w:tr w:rsidR="00190B0B" w14:paraId="34ACE2EB" w14:textId="77777777" w:rsidTr="00547111">
        <w:tc>
          <w:tcPr>
            <w:tcW w:w="2694" w:type="dxa"/>
            <w:gridSpan w:val="2"/>
            <w:tcBorders>
              <w:left w:val="single" w:sz="4" w:space="0" w:color="auto"/>
            </w:tcBorders>
          </w:tcPr>
          <w:p w14:paraId="571382F3" w14:textId="77777777" w:rsidR="00190B0B" w:rsidRDefault="00190B0B" w:rsidP="00190B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2A7979" w:rsidR="00190B0B" w:rsidRDefault="00190B0B" w:rsidP="00190B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26BCD" w:rsidR="00190B0B" w:rsidRPr="002F27E4" w:rsidRDefault="002F27E4" w:rsidP="00190B0B">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7DB274D8" w14:textId="77777777" w:rsidR="00190B0B" w:rsidRDefault="00190B0B" w:rsidP="00190B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268A99" w:rsidR="00190B0B" w:rsidRDefault="002F27E4" w:rsidP="00190B0B">
            <w:pPr>
              <w:pStyle w:val="CRCoverPage"/>
              <w:spacing w:after="0"/>
              <w:ind w:left="99"/>
              <w:rPr>
                <w:noProof/>
              </w:rPr>
            </w:pPr>
            <w:r>
              <w:rPr>
                <w:noProof/>
              </w:rPr>
              <w:t>TS/TR ... CR ...</w:t>
            </w:r>
          </w:p>
        </w:tc>
      </w:tr>
      <w:tr w:rsidR="00190B0B" w14:paraId="446DDBAC" w14:textId="77777777" w:rsidTr="00547111">
        <w:tc>
          <w:tcPr>
            <w:tcW w:w="2694" w:type="dxa"/>
            <w:gridSpan w:val="2"/>
            <w:tcBorders>
              <w:left w:val="single" w:sz="4" w:space="0" w:color="auto"/>
            </w:tcBorders>
          </w:tcPr>
          <w:p w14:paraId="678A1AA6" w14:textId="77777777" w:rsidR="00190B0B" w:rsidRDefault="00190B0B" w:rsidP="00190B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90B0B" w:rsidRDefault="00190B0B" w:rsidP="00190B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90B0B" w:rsidRDefault="00190B0B" w:rsidP="00190B0B">
            <w:pPr>
              <w:pStyle w:val="CRCoverPage"/>
              <w:spacing w:after="0"/>
              <w:jc w:val="center"/>
              <w:rPr>
                <w:b/>
                <w:caps/>
                <w:noProof/>
              </w:rPr>
            </w:pPr>
            <w:r>
              <w:rPr>
                <w:b/>
                <w:caps/>
                <w:noProof/>
              </w:rPr>
              <w:t>X</w:t>
            </w:r>
          </w:p>
        </w:tc>
        <w:tc>
          <w:tcPr>
            <w:tcW w:w="2977" w:type="dxa"/>
            <w:gridSpan w:val="4"/>
          </w:tcPr>
          <w:p w14:paraId="1A4306D9" w14:textId="77777777" w:rsidR="00190B0B" w:rsidRDefault="00190B0B" w:rsidP="00190B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90B0B" w:rsidRDefault="00190B0B" w:rsidP="00190B0B">
            <w:pPr>
              <w:pStyle w:val="CRCoverPage"/>
              <w:spacing w:after="0"/>
              <w:ind w:left="99"/>
              <w:rPr>
                <w:noProof/>
              </w:rPr>
            </w:pPr>
            <w:r>
              <w:rPr>
                <w:noProof/>
              </w:rPr>
              <w:t xml:space="preserve">TS/TR ... CR ... </w:t>
            </w:r>
          </w:p>
        </w:tc>
      </w:tr>
      <w:tr w:rsidR="00190B0B" w14:paraId="55C714D2" w14:textId="77777777" w:rsidTr="00547111">
        <w:tc>
          <w:tcPr>
            <w:tcW w:w="2694" w:type="dxa"/>
            <w:gridSpan w:val="2"/>
            <w:tcBorders>
              <w:left w:val="single" w:sz="4" w:space="0" w:color="auto"/>
            </w:tcBorders>
          </w:tcPr>
          <w:p w14:paraId="45913E62" w14:textId="77777777" w:rsidR="00190B0B" w:rsidRDefault="00190B0B" w:rsidP="00190B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0B0B" w:rsidRDefault="00190B0B" w:rsidP="00190B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90B0B" w:rsidRDefault="00190B0B" w:rsidP="00190B0B">
            <w:pPr>
              <w:pStyle w:val="CRCoverPage"/>
              <w:spacing w:after="0"/>
              <w:jc w:val="center"/>
              <w:rPr>
                <w:b/>
                <w:caps/>
                <w:noProof/>
              </w:rPr>
            </w:pPr>
            <w:r>
              <w:rPr>
                <w:b/>
                <w:caps/>
                <w:noProof/>
              </w:rPr>
              <w:t>X</w:t>
            </w:r>
          </w:p>
        </w:tc>
        <w:tc>
          <w:tcPr>
            <w:tcW w:w="2977" w:type="dxa"/>
            <w:gridSpan w:val="4"/>
          </w:tcPr>
          <w:p w14:paraId="1B4FF921" w14:textId="77777777" w:rsidR="00190B0B" w:rsidRDefault="00190B0B" w:rsidP="00190B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90B0B" w:rsidRDefault="00190B0B" w:rsidP="00190B0B">
            <w:pPr>
              <w:pStyle w:val="CRCoverPage"/>
              <w:spacing w:after="0"/>
              <w:ind w:left="99"/>
              <w:rPr>
                <w:noProof/>
              </w:rPr>
            </w:pPr>
            <w:r>
              <w:rPr>
                <w:noProof/>
              </w:rPr>
              <w:t xml:space="preserve">TS/TR ... CR ... </w:t>
            </w:r>
          </w:p>
        </w:tc>
      </w:tr>
      <w:tr w:rsidR="00190B0B" w14:paraId="60DF82CC" w14:textId="77777777" w:rsidTr="008863B9">
        <w:tc>
          <w:tcPr>
            <w:tcW w:w="2694" w:type="dxa"/>
            <w:gridSpan w:val="2"/>
            <w:tcBorders>
              <w:left w:val="single" w:sz="4" w:space="0" w:color="auto"/>
            </w:tcBorders>
          </w:tcPr>
          <w:p w14:paraId="517696CD" w14:textId="77777777" w:rsidR="00190B0B" w:rsidRDefault="00190B0B" w:rsidP="00190B0B">
            <w:pPr>
              <w:pStyle w:val="CRCoverPage"/>
              <w:spacing w:after="0"/>
              <w:rPr>
                <w:b/>
                <w:i/>
                <w:noProof/>
              </w:rPr>
            </w:pPr>
          </w:p>
        </w:tc>
        <w:tc>
          <w:tcPr>
            <w:tcW w:w="6946" w:type="dxa"/>
            <w:gridSpan w:val="9"/>
            <w:tcBorders>
              <w:right w:val="single" w:sz="4" w:space="0" w:color="auto"/>
            </w:tcBorders>
          </w:tcPr>
          <w:p w14:paraId="4D84207F" w14:textId="77777777" w:rsidR="00190B0B" w:rsidRDefault="00190B0B" w:rsidP="00190B0B">
            <w:pPr>
              <w:pStyle w:val="CRCoverPage"/>
              <w:spacing w:after="0"/>
              <w:rPr>
                <w:noProof/>
              </w:rPr>
            </w:pPr>
          </w:p>
        </w:tc>
      </w:tr>
      <w:tr w:rsidR="00190B0B" w14:paraId="556B87B6" w14:textId="77777777" w:rsidTr="008863B9">
        <w:tc>
          <w:tcPr>
            <w:tcW w:w="2694" w:type="dxa"/>
            <w:gridSpan w:val="2"/>
            <w:tcBorders>
              <w:left w:val="single" w:sz="4" w:space="0" w:color="auto"/>
              <w:bottom w:val="single" w:sz="4" w:space="0" w:color="auto"/>
            </w:tcBorders>
          </w:tcPr>
          <w:p w14:paraId="79A9C411" w14:textId="77777777" w:rsidR="00190B0B" w:rsidRDefault="00190B0B" w:rsidP="00190B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90B0B" w:rsidRDefault="00190B0B" w:rsidP="00190B0B">
            <w:pPr>
              <w:pStyle w:val="CRCoverPage"/>
              <w:spacing w:after="0"/>
              <w:ind w:left="100"/>
              <w:rPr>
                <w:noProof/>
              </w:rPr>
            </w:pPr>
          </w:p>
        </w:tc>
      </w:tr>
      <w:tr w:rsidR="00190B0B" w:rsidRPr="008863B9" w14:paraId="45BFE792" w14:textId="77777777" w:rsidTr="008863B9">
        <w:tc>
          <w:tcPr>
            <w:tcW w:w="2694" w:type="dxa"/>
            <w:gridSpan w:val="2"/>
            <w:tcBorders>
              <w:top w:val="single" w:sz="4" w:space="0" w:color="auto"/>
              <w:bottom w:val="single" w:sz="4" w:space="0" w:color="auto"/>
            </w:tcBorders>
          </w:tcPr>
          <w:p w14:paraId="194242DD" w14:textId="77777777" w:rsidR="00190B0B" w:rsidRPr="008863B9" w:rsidRDefault="00190B0B" w:rsidP="00190B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0B0B" w:rsidRPr="008863B9" w:rsidRDefault="00190B0B" w:rsidP="00190B0B">
            <w:pPr>
              <w:pStyle w:val="CRCoverPage"/>
              <w:spacing w:after="0"/>
              <w:ind w:left="100"/>
              <w:rPr>
                <w:noProof/>
                <w:sz w:val="8"/>
                <w:szCs w:val="8"/>
              </w:rPr>
            </w:pPr>
          </w:p>
        </w:tc>
      </w:tr>
      <w:tr w:rsidR="00190B0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0B0B" w:rsidRDefault="00190B0B" w:rsidP="00190B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90B0B" w:rsidRDefault="00190B0B" w:rsidP="00190B0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EE74E6" w14:textId="60721F4A"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sidRPr="009D3415">
        <w:rPr>
          <w:rFonts w:ascii="Arial" w:hAnsi="Arial" w:cs="Arial"/>
          <w:color w:val="FF0000"/>
          <w:sz w:val="28"/>
          <w:szCs w:val="28"/>
          <w:lang w:val="en-US"/>
        </w:rPr>
        <w:lastRenderedPageBreak/>
        <w:t>* * * *</w:t>
      </w:r>
      <w:r w:rsidR="00B06576">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sidR="00B06576">
        <w:rPr>
          <w:rFonts w:ascii="Arial" w:hAnsi="Arial" w:cs="Arial"/>
          <w:color w:val="FF0000"/>
          <w:sz w:val="28"/>
          <w:szCs w:val="28"/>
          <w:lang w:val="en-US"/>
        </w:rPr>
        <w:t xml:space="preserve"> </w:t>
      </w:r>
      <w:r w:rsidR="009F6913">
        <w:rPr>
          <w:rFonts w:ascii="Arial" w:hAnsi="Arial" w:cs="Arial"/>
          <w:color w:val="FF0000"/>
          <w:sz w:val="28"/>
          <w:szCs w:val="28"/>
          <w:lang w:val="en-US"/>
        </w:rPr>
        <w:t>(all text is new)</w:t>
      </w:r>
      <w:r w:rsidRPr="009D3415">
        <w:rPr>
          <w:rFonts w:ascii="Arial" w:hAnsi="Arial" w:cs="Arial"/>
          <w:color w:val="FF0000"/>
          <w:sz w:val="28"/>
          <w:szCs w:val="28"/>
          <w:lang w:val="en-US"/>
        </w:rPr>
        <w:t>* * * *</w:t>
      </w:r>
    </w:p>
    <w:bookmarkEnd w:id="2"/>
    <w:bookmarkEnd w:id="3"/>
    <w:bookmarkEnd w:id="4"/>
    <w:bookmarkEnd w:id="5"/>
    <w:bookmarkEnd w:id="6"/>
    <w:bookmarkEnd w:id="7"/>
    <w:bookmarkEnd w:id="8"/>
    <w:bookmarkEnd w:id="9"/>
    <w:bookmarkEnd w:id="10"/>
    <w:bookmarkEnd w:id="11"/>
    <w:p w14:paraId="69066E4B" w14:textId="10A4F86A" w:rsidR="006072D7" w:rsidRDefault="006072D7" w:rsidP="006072D7"/>
    <w:p w14:paraId="41793E18" w14:textId="25D9B937" w:rsidR="00892028" w:rsidRDefault="00892028" w:rsidP="00892028">
      <w:pPr>
        <w:pStyle w:val="1"/>
      </w:pPr>
      <w:bookmarkStart w:id="12" w:name="_Toc162331639"/>
      <w:r>
        <w:t>AC.</w:t>
      </w:r>
      <w:r w:rsidRPr="006072D7">
        <w:rPr>
          <w:highlight w:val="yellow"/>
        </w:rPr>
        <w:t>X</w:t>
      </w:r>
      <w:r>
        <w:tab/>
      </w:r>
      <w:bookmarkEnd w:id="12"/>
      <w:r w:rsidR="00113366">
        <w:t>DC interworking with MTSI UE</w:t>
      </w:r>
    </w:p>
    <w:p w14:paraId="6350043F" w14:textId="3E431A78" w:rsidR="00892028" w:rsidRDefault="00892028" w:rsidP="00892028">
      <w:pPr>
        <w:pStyle w:val="2"/>
      </w:pPr>
      <w:bookmarkStart w:id="13" w:name="_Toc162331643"/>
      <w:r>
        <w:t>AC.</w:t>
      </w:r>
      <w:r w:rsidRPr="006072D7">
        <w:rPr>
          <w:highlight w:val="yellow"/>
        </w:rPr>
        <w:t>X</w:t>
      </w:r>
      <w:r>
        <w:t>.1</w:t>
      </w:r>
      <w:r>
        <w:tab/>
      </w:r>
      <w:bookmarkEnd w:id="13"/>
      <w:r w:rsidR="00113366">
        <w:t>General</w:t>
      </w:r>
    </w:p>
    <w:p w14:paraId="2A4FA6A6" w14:textId="3316E84E" w:rsidR="00113366" w:rsidRDefault="00113366" w:rsidP="00892028">
      <w:pPr>
        <w:overflowPunct w:val="0"/>
        <w:autoSpaceDE w:val="0"/>
        <w:autoSpaceDN w:val="0"/>
        <w:adjustRightInd w:val="0"/>
        <w:textAlignment w:val="baseline"/>
        <w:rPr>
          <w:rFonts w:eastAsia="맑은 고딕"/>
          <w:lang w:eastAsia="ko-KR"/>
        </w:rPr>
      </w:pPr>
      <w:r>
        <w:rPr>
          <w:rFonts w:eastAsia="맑은 고딕" w:hint="eastAsia"/>
          <w:lang w:eastAsia="ko-KR"/>
        </w:rPr>
        <w:t xml:space="preserve">For supporting data channel interworking with MTSI UE, </w:t>
      </w:r>
      <w:r w:rsidR="009D3CBA">
        <w:rPr>
          <w:rFonts w:eastAsia="맑은 고딕"/>
          <w:lang w:eastAsia="ko-KR"/>
        </w:rPr>
        <w:t>there are three cases of IMS DC session as below:</w:t>
      </w:r>
    </w:p>
    <w:p w14:paraId="79A21A46" w14:textId="57673F4F" w:rsidR="009D3CBA" w:rsidRDefault="009D3CBA" w:rsidP="009D3CBA">
      <w:pPr>
        <w:pStyle w:val="af2"/>
        <w:numPr>
          <w:ilvl w:val="0"/>
          <w:numId w:val="26"/>
        </w:numPr>
        <w:overflowPunct w:val="0"/>
        <w:autoSpaceDE w:val="0"/>
        <w:autoSpaceDN w:val="0"/>
        <w:adjustRightInd w:val="0"/>
        <w:textAlignment w:val="baseline"/>
        <w:rPr>
          <w:rFonts w:eastAsia="맑은 고딕"/>
          <w:lang w:eastAsia="ko-KR"/>
        </w:rPr>
      </w:pPr>
      <w:r>
        <w:rPr>
          <w:rFonts w:eastAsia="맑은 고딕"/>
          <w:lang w:eastAsia="ko-KR"/>
        </w:rPr>
        <w:t>When the originating DCMTSI UE initiates an IMS DC session to the terminating MTSI UE, the IMS DC session is set up between the originating DCMTSI UE and the originating DCSF/MF and the data channel media is transcoded to MMTEL media at the MF, and the MMTEL media is transferred to the terminating MTSI UE.</w:t>
      </w:r>
    </w:p>
    <w:p w14:paraId="771ABCB9" w14:textId="0D7C24F6" w:rsidR="009D3CBA" w:rsidRDefault="008B640C" w:rsidP="009D3CBA">
      <w:pPr>
        <w:pStyle w:val="af2"/>
        <w:numPr>
          <w:ilvl w:val="0"/>
          <w:numId w:val="26"/>
        </w:numPr>
        <w:overflowPunct w:val="0"/>
        <w:autoSpaceDE w:val="0"/>
        <w:autoSpaceDN w:val="0"/>
        <w:adjustRightInd w:val="0"/>
        <w:textAlignment w:val="baseline"/>
        <w:rPr>
          <w:rFonts w:eastAsia="맑은 고딕"/>
          <w:lang w:eastAsia="ko-KR"/>
        </w:rPr>
      </w:pPr>
      <w:r>
        <w:rPr>
          <w:rFonts w:eastAsia="맑은 고딕" w:hint="eastAsia"/>
          <w:lang w:eastAsia="ko-KR"/>
        </w:rPr>
        <w:t>When the originating DCMTSI UE initiates an IMS DC session to the terminating MTSI UE, the P2A IMS DC</w:t>
      </w:r>
      <w:r>
        <w:rPr>
          <w:rFonts w:eastAsia="맑은 고딕"/>
          <w:lang w:eastAsia="ko-KR"/>
        </w:rPr>
        <w:t xml:space="preserve"> session is set up between the originating DCMTSI UE, the originating DCSF/MF</w:t>
      </w:r>
      <w:r w:rsidR="0050579A">
        <w:rPr>
          <w:rFonts w:eastAsia="맑은 고딕"/>
          <w:lang w:eastAsia="ko-KR"/>
        </w:rPr>
        <w:t>, and DCAS. When the DC AS notices that the DC interworking with terminating MTSI UE, the DC AS may take action to provide DC application specific information to the terminating MTSI UE.</w:t>
      </w:r>
    </w:p>
    <w:p w14:paraId="6776F31F" w14:textId="58D120D0" w:rsidR="006E2138" w:rsidRDefault="0050579A" w:rsidP="006E2138">
      <w:pPr>
        <w:pStyle w:val="af2"/>
        <w:numPr>
          <w:ilvl w:val="0"/>
          <w:numId w:val="26"/>
        </w:numPr>
        <w:overflowPunct w:val="0"/>
        <w:autoSpaceDE w:val="0"/>
        <w:autoSpaceDN w:val="0"/>
        <w:adjustRightInd w:val="0"/>
        <w:textAlignment w:val="baseline"/>
        <w:rPr>
          <w:rFonts w:eastAsia="맑은 고딕"/>
          <w:lang w:eastAsia="ko-KR"/>
        </w:rPr>
      </w:pPr>
      <w:r>
        <w:rPr>
          <w:rFonts w:eastAsia="맑은 고딕"/>
          <w:lang w:eastAsia="ko-KR"/>
        </w:rPr>
        <w:t>When the originating MTSI UE initiates an IMS session to the terminating DCMTSI UE, the IMS AS may send event notification to the DCAS that the IMS session that requires DC interworki</w:t>
      </w:r>
      <w:r w:rsidR="006E2138">
        <w:rPr>
          <w:rFonts w:eastAsia="맑은 고딕"/>
          <w:lang w:eastAsia="ko-KR"/>
        </w:rPr>
        <w:t xml:space="preserve">ng is established. The event may be the non-subscriber specific event, such as a call is requested for a service number which requires DC interworking. </w:t>
      </w:r>
      <w:r w:rsidR="006E2138">
        <w:rPr>
          <w:rFonts w:eastAsia="맑은 고딕"/>
          <w:lang w:eastAsia="ko-KR"/>
        </w:rPr>
        <w:t xml:space="preserve">When the DC AS notices that the DC interworking with </w:t>
      </w:r>
      <w:r w:rsidR="006E2138">
        <w:rPr>
          <w:rFonts w:eastAsia="맑은 고딕"/>
          <w:lang w:eastAsia="ko-KR"/>
        </w:rPr>
        <w:t>originating</w:t>
      </w:r>
      <w:r w:rsidR="006E2138">
        <w:rPr>
          <w:rFonts w:eastAsia="맑은 고딕"/>
          <w:lang w:eastAsia="ko-KR"/>
        </w:rPr>
        <w:t xml:space="preserve"> MTSI UE, the DC AS may take action to provide DC application specific information to the </w:t>
      </w:r>
      <w:r w:rsidR="006E2138">
        <w:rPr>
          <w:rFonts w:eastAsia="맑은 고딕"/>
          <w:lang w:eastAsia="ko-KR"/>
        </w:rPr>
        <w:t>originating</w:t>
      </w:r>
      <w:r w:rsidR="006E2138">
        <w:rPr>
          <w:rFonts w:eastAsia="맑은 고딕"/>
          <w:lang w:eastAsia="ko-KR"/>
        </w:rPr>
        <w:t xml:space="preserve"> MTSI UE.</w:t>
      </w:r>
    </w:p>
    <w:p w14:paraId="31780840" w14:textId="77777777" w:rsidR="00543050" w:rsidRPr="00574AF5" w:rsidRDefault="00543050" w:rsidP="00D0660C"/>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20440E" w14:textId="77777777" w:rsidR="00842C5A" w:rsidRDefault="00842C5A">
      <w:r>
        <w:separator/>
      </w:r>
    </w:p>
  </w:endnote>
  <w:endnote w:type="continuationSeparator" w:id="0">
    <w:p w14:paraId="696F489C" w14:textId="77777777" w:rsidR="00842C5A" w:rsidRDefault="00842C5A">
      <w:r>
        <w:continuationSeparator/>
      </w:r>
    </w:p>
  </w:endnote>
  <w:endnote w:type="continuationNotice" w:id="1">
    <w:p w14:paraId="02E570D0" w14:textId="77777777" w:rsidR="00842C5A" w:rsidRDefault="00842C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4258D6" w14:textId="77777777" w:rsidR="00842C5A" w:rsidRDefault="00842C5A">
      <w:r>
        <w:separator/>
      </w:r>
    </w:p>
  </w:footnote>
  <w:footnote w:type="continuationSeparator" w:id="0">
    <w:p w14:paraId="2B3DB5A2" w14:textId="77777777" w:rsidR="00842C5A" w:rsidRDefault="00842C5A">
      <w:r>
        <w:continuationSeparator/>
      </w:r>
    </w:p>
  </w:footnote>
  <w:footnote w:type="continuationNotice" w:id="1">
    <w:p w14:paraId="0544AE53" w14:textId="77777777" w:rsidR="00842C5A" w:rsidRDefault="00842C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92344" w:rsidRDefault="001923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92344" w:rsidRDefault="0019234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92344" w:rsidRDefault="0019234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92344" w:rsidRDefault="0019234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7475A"/>
    <w:multiLevelType w:val="hybridMultilevel"/>
    <w:tmpl w:val="094C1C50"/>
    <w:lvl w:ilvl="0" w:tplc="B87C2050">
      <w:start w:val="7"/>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352EA0"/>
    <w:multiLevelType w:val="hybridMultilevel"/>
    <w:tmpl w:val="2818AAFE"/>
    <w:lvl w:ilvl="0" w:tplc="8B26D4B8">
      <w:start w:val="2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0FE1DA6"/>
    <w:multiLevelType w:val="hybridMultilevel"/>
    <w:tmpl w:val="4C9678FC"/>
    <w:lvl w:ilvl="0" w:tplc="310AB1D8">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81855"/>
    <w:multiLevelType w:val="hybridMultilevel"/>
    <w:tmpl w:val="768AE6E4"/>
    <w:lvl w:ilvl="0" w:tplc="1362E210">
      <w:start w:val="17"/>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1" w15:restartNumberingAfterBreak="0">
    <w:nsid w:val="2A3615E9"/>
    <w:multiLevelType w:val="hybridMultilevel"/>
    <w:tmpl w:val="FA6A71F4"/>
    <w:lvl w:ilvl="0" w:tplc="5C1879B8">
      <w:start w:val="2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2"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25" w15:restartNumberingAfterBreak="0">
    <w:nsid w:val="74A77E1F"/>
    <w:multiLevelType w:val="hybridMultilevel"/>
    <w:tmpl w:val="DF52E8F0"/>
    <w:lvl w:ilvl="0" w:tplc="C0EA416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7"/>
  </w:num>
  <w:num w:numId="2">
    <w:abstractNumId w:val="16"/>
  </w:num>
  <w:num w:numId="3">
    <w:abstractNumId w:val="15"/>
  </w:num>
  <w:num w:numId="4">
    <w:abstractNumId w:val="14"/>
  </w:num>
  <w:num w:numId="5">
    <w:abstractNumId w:val="18"/>
  </w:num>
  <w:num w:numId="6">
    <w:abstractNumId w:val="17"/>
  </w:num>
  <w:num w:numId="7">
    <w:abstractNumId w:val="12"/>
  </w:num>
  <w:num w:numId="8">
    <w:abstractNumId w:val="19"/>
  </w:num>
  <w:num w:numId="9">
    <w:abstractNumId w:val="1"/>
  </w:num>
  <w:num w:numId="10">
    <w:abstractNumId w:val="21"/>
  </w:num>
  <w:num w:numId="11">
    <w:abstractNumId w:val="2"/>
  </w:num>
  <w:num w:numId="12">
    <w:abstractNumId w:val="3"/>
  </w:num>
  <w:num w:numId="13">
    <w:abstractNumId w:val="4"/>
  </w:num>
  <w:num w:numId="14">
    <w:abstractNumId w:val="24"/>
  </w:num>
  <w:num w:numId="15">
    <w:abstractNumId w:val="20"/>
  </w:num>
  <w:num w:numId="16">
    <w:abstractNumId w:val="13"/>
  </w:num>
  <w:num w:numId="17">
    <w:abstractNumId w:val="10"/>
  </w:num>
  <w:num w:numId="18">
    <w:abstractNumId w:val="22"/>
  </w:num>
  <w:num w:numId="19">
    <w:abstractNumId w:val="23"/>
  </w:num>
  <w:num w:numId="20">
    <w:abstractNumId w:val="9"/>
  </w:num>
  <w:num w:numId="21">
    <w:abstractNumId w:val="6"/>
  </w:num>
  <w:num w:numId="22">
    <w:abstractNumId w:val="11"/>
  </w:num>
  <w:num w:numId="23">
    <w:abstractNumId w:val="25"/>
  </w:num>
  <w:num w:numId="24">
    <w:abstractNumId w:val="0"/>
  </w:num>
  <w:num w:numId="25">
    <w:abstractNumId w:val="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103AA"/>
    <w:rsid w:val="000104DB"/>
    <w:rsid w:val="0001340A"/>
    <w:rsid w:val="00013B68"/>
    <w:rsid w:val="00014178"/>
    <w:rsid w:val="000141E2"/>
    <w:rsid w:val="0001474D"/>
    <w:rsid w:val="000151A1"/>
    <w:rsid w:val="000156AC"/>
    <w:rsid w:val="00015A0B"/>
    <w:rsid w:val="00017810"/>
    <w:rsid w:val="00017D2A"/>
    <w:rsid w:val="00020530"/>
    <w:rsid w:val="00020A71"/>
    <w:rsid w:val="00021274"/>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A53"/>
    <w:rsid w:val="000578BB"/>
    <w:rsid w:val="0006020F"/>
    <w:rsid w:val="00061FA3"/>
    <w:rsid w:val="00062CBC"/>
    <w:rsid w:val="00063FBC"/>
    <w:rsid w:val="00064044"/>
    <w:rsid w:val="00064133"/>
    <w:rsid w:val="00066BE3"/>
    <w:rsid w:val="00066D75"/>
    <w:rsid w:val="000677C2"/>
    <w:rsid w:val="0006799A"/>
    <w:rsid w:val="00070BEA"/>
    <w:rsid w:val="00071A3E"/>
    <w:rsid w:val="00072B26"/>
    <w:rsid w:val="000740FC"/>
    <w:rsid w:val="000748AC"/>
    <w:rsid w:val="00074CB5"/>
    <w:rsid w:val="000751C3"/>
    <w:rsid w:val="00075453"/>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2121"/>
    <w:rsid w:val="000940AF"/>
    <w:rsid w:val="000943FE"/>
    <w:rsid w:val="00095EDE"/>
    <w:rsid w:val="00096569"/>
    <w:rsid w:val="00097311"/>
    <w:rsid w:val="000A03A6"/>
    <w:rsid w:val="000A0ABA"/>
    <w:rsid w:val="000A1D46"/>
    <w:rsid w:val="000A38D9"/>
    <w:rsid w:val="000A3955"/>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3782"/>
    <w:rsid w:val="000B4431"/>
    <w:rsid w:val="000B4EF3"/>
    <w:rsid w:val="000B517A"/>
    <w:rsid w:val="000B5186"/>
    <w:rsid w:val="000B55AC"/>
    <w:rsid w:val="000B64E7"/>
    <w:rsid w:val="000B65EB"/>
    <w:rsid w:val="000B7FED"/>
    <w:rsid w:val="000C0153"/>
    <w:rsid w:val="000C038A"/>
    <w:rsid w:val="000C0920"/>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DD7"/>
    <w:rsid w:val="00113366"/>
    <w:rsid w:val="00114CCB"/>
    <w:rsid w:val="00114D4A"/>
    <w:rsid w:val="00114FD5"/>
    <w:rsid w:val="001156AC"/>
    <w:rsid w:val="00115CE9"/>
    <w:rsid w:val="00115F72"/>
    <w:rsid w:val="00115FF8"/>
    <w:rsid w:val="00116251"/>
    <w:rsid w:val="00116FA5"/>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4E41"/>
    <w:rsid w:val="00125076"/>
    <w:rsid w:val="00125242"/>
    <w:rsid w:val="00125FA0"/>
    <w:rsid w:val="00126945"/>
    <w:rsid w:val="00126D44"/>
    <w:rsid w:val="00131FBA"/>
    <w:rsid w:val="00132251"/>
    <w:rsid w:val="0013292D"/>
    <w:rsid w:val="001334E2"/>
    <w:rsid w:val="00134949"/>
    <w:rsid w:val="00135334"/>
    <w:rsid w:val="00135E67"/>
    <w:rsid w:val="001365A8"/>
    <w:rsid w:val="00136DAB"/>
    <w:rsid w:val="00137091"/>
    <w:rsid w:val="00137329"/>
    <w:rsid w:val="001400BB"/>
    <w:rsid w:val="001403AB"/>
    <w:rsid w:val="00140E21"/>
    <w:rsid w:val="00140E5D"/>
    <w:rsid w:val="00141662"/>
    <w:rsid w:val="00142DA1"/>
    <w:rsid w:val="0014302D"/>
    <w:rsid w:val="001431F0"/>
    <w:rsid w:val="0014351E"/>
    <w:rsid w:val="00143B58"/>
    <w:rsid w:val="00143C0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81B"/>
    <w:rsid w:val="00187C0D"/>
    <w:rsid w:val="00190110"/>
    <w:rsid w:val="00190144"/>
    <w:rsid w:val="00190850"/>
    <w:rsid w:val="00190B0B"/>
    <w:rsid w:val="0019216D"/>
    <w:rsid w:val="00192344"/>
    <w:rsid w:val="00192C46"/>
    <w:rsid w:val="001934B1"/>
    <w:rsid w:val="001936AC"/>
    <w:rsid w:val="00193E98"/>
    <w:rsid w:val="00194307"/>
    <w:rsid w:val="001944BF"/>
    <w:rsid w:val="00195562"/>
    <w:rsid w:val="001959ED"/>
    <w:rsid w:val="00195C27"/>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714E"/>
    <w:rsid w:val="001D02A4"/>
    <w:rsid w:val="001D1C81"/>
    <w:rsid w:val="001D1FD5"/>
    <w:rsid w:val="001D21DD"/>
    <w:rsid w:val="001D26D7"/>
    <w:rsid w:val="001D2926"/>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4BC5"/>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D72"/>
    <w:rsid w:val="001F27D5"/>
    <w:rsid w:val="001F2BB3"/>
    <w:rsid w:val="001F30F6"/>
    <w:rsid w:val="001F5173"/>
    <w:rsid w:val="001F52A0"/>
    <w:rsid w:val="001F56B4"/>
    <w:rsid w:val="001F6796"/>
    <w:rsid w:val="001F785A"/>
    <w:rsid w:val="001F7A6E"/>
    <w:rsid w:val="0020023E"/>
    <w:rsid w:val="00200B5A"/>
    <w:rsid w:val="00201376"/>
    <w:rsid w:val="00201A21"/>
    <w:rsid w:val="00202271"/>
    <w:rsid w:val="0020286F"/>
    <w:rsid w:val="00202F28"/>
    <w:rsid w:val="00204350"/>
    <w:rsid w:val="00204588"/>
    <w:rsid w:val="002045ED"/>
    <w:rsid w:val="00210DC5"/>
    <w:rsid w:val="00210F85"/>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A5D"/>
    <w:rsid w:val="00284FEB"/>
    <w:rsid w:val="00285DC5"/>
    <w:rsid w:val="002860C4"/>
    <w:rsid w:val="002875CA"/>
    <w:rsid w:val="0029096C"/>
    <w:rsid w:val="00291706"/>
    <w:rsid w:val="002918B1"/>
    <w:rsid w:val="00291EF9"/>
    <w:rsid w:val="00292612"/>
    <w:rsid w:val="0029282A"/>
    <w:rsid w:val="00292988"/>
    <w:rsid w:val="00294529"/>
    <w:rsid w:val="00295137"/>
    <w:rsid w:val="0029646F"/>
    <w:rsid w:val="002968B0"/>
    <w:rsid w:val="00296B68"/>
    <w:rsid w:val="002A039B"/>
    <w:rsid w:val="002A1F3E"/>
    <w:rsid w:val="002A242C"/>
    <w:rsid w:val="002A4754"/>
    <w:rsid w:val="002A5A60"/>
    <w:rsid w:val="002A7402"/>
    <w:rsid w:val="002A7747"/>
    <w:rsid w:val="002B1D4C"/>
    <w:rsid w:val="002B21BC"/>
    <w:rsid w:val="002B2991"/>
    <w:rsid w:val="002B31A6"/>
    <w:rsid w:val="002B32A7"/>
    <w:rsid w:val="002B3F17"/>
    <w:rsid w:val="002B4AE9"/>
    <w:rsid w:val="002B4CA6"/>
    <w:rsid w:val="002B5741"/>
    <w:rsid w:val="002B6B86"/>
    <w:rsid w:val="002B6E7A"/>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5A15"/>
    <w:rsid w:val="002F185F"/>
    <w:rsid w:val="002F1884"/>
    <w:rsid w:val="002F1B92"/>
    <w:rsid w:val="002F27E4"/>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40EC"/>
    <w:rsid w:val="00304154"/>
    <w:rsid w:val="00304173"/>
    <w:rsid w:val="00305409"/>
    <w:rsid w:val="00305B05"/>
    <w:rsid w:val="00306686"/>
    <w:rsid w:val="0030756E"/>
    <w:rsid w:val="00307E83"/>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493C"/>
    <w:rsid w:val="00330423"/>
    <w:rsid w:val="003308F2"/>
    <w:rsid w:val="00330BEA"/>
    <w:rsid w:val="003327D3"/>
    <w:rsid w:val="00332EBD"/>
    <w:rsid w:val="0033316D"/>
    <w:rsid w:val="00333E2F"/>
    <w:rsid w:val="00333FC7"/>
    <w:rsid w:val="00335C1C"/>
    <w:rsid w:val="003378EC"/>
    <w:rsid w:val="0034054F"/>
    <w:rsid w:val="0034093C"/>
    <w:rsid w:val="00342D16"/>
    <w:rsid w:val="00343F09"/>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10BE"/>
    <w:rsid w:val="00371802"/>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2346"/>
    <w:rsid w:val="003B3889"/>
    <w:rsid w:val="003B42BA"/>
    <w:rsid w:val="003B4D3E"/>
    <w:rsid w:val="003B5B88"/>
    <w:rsid w:val="003B6867"/>
    <w:rsid w:val="003B7C3B"/>
    <w:rsid w:val="003C00D1"/>
    <w:rsid w:val="003C09A8"/>
    <w:rsid w:val="003C11A7"/>
    <w:rsid w:val="003C26D1"/>
    <w:rsid w:val="003C27BC"/>
    <w:rsid w:val="003C3538"/>
    <w:rsid w:val="003C3FDA"/>
    <w:rsid w:val="003C6EBB"/>
    <w:rsid w:val="003D06B4"/>
    <w:rsid w:val="003D1221"/>
    <w:rsid w:val="003D21F9"/>
    <w:rsid w:val="003D26D1"/>
    <w:rsid w:val="003D2F0E"/>
    <w:rsid w:val="003D4FE8"/>
    <w:rsid w:val="003D59E1"/>
    <w:rsid w:val="003D5AEE"/>
    <w:rsid w:val="003D71C5"/>
    <w:rsid w:val="003D7B22"/>
    <w:rsid w:val="003E1023"/>
    <w:rsid w:val="003E1A36"/>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5E2D"/>
    <w:rsid w:val="00407A6A"/>
    <w:rsid w:val="00410371"/>
    <w:rsid w:val="00410A22"/>
    <w:rsid w:val="00411EA9"/>
    <w:rsid w:val="00412004"/>
    <w:rsid w:val="00413191"/>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DD1"/>
    <w:rsid w:val="00431FB4"/>
    <w:rsid w:val="00432892"/>
    <w:rsid w:val="004328EE"/>
    <w:rsid w:val="00432D25"/>
    <w:rsid w:val="00435524"/>
    <w:rsid w:val="0043555B"/>
    <w:rsid w:val="00436783"/>
    <w:rsid w:val="0044048F"/>
    <w:rsid w:val="00440E16"/>
    <w:rsid w:val="00441AFE"/>
    <w:rsid w:val="004424D1"/>
    <w:rsid w:val="0044266A"/>
    <w:rsid w:val="00443028"/>
    <w:rsid w:val="004440BA"/>
    <w:rsid w:val="004440FB"/>
    <w:rsid w:val="00444308"/>
    <w:rsid w:val="00444B4C"/>
    <w:rsid w:val="00444E95"/>
    <w:rsid w:val="00444FA3"/>
    <w:rsid w:val="00445021"/>
    <w:rsid w:val="004462A7"/>
    <w:rsid w:val="0044673F"/>
    <w:rsid w:val="00446C76"/>
    <w:rsid w:val="00450D0C"/>
    <w:rsid w:val="004523EF"/>
    <w:rsid w:val="00452A6E"/>
    <w:rsid w:val="00452D79"/>
    <w:rsid w:val="00453607"/>
    <w:rsid w:val="00456388"/>
    <w:rsid w:val="004567FD"/>
    <w:rsid w:val="0045724D"/>
    <w:rsid w:val="004577B7"/>
    <w:rsid w:val="004578C7"/>
    <w:rsid w:val="00457951"/>
    <w:rsid w:val="00457A78"/>
    <w:rsid w:val="00457B6B"/>
    <w:rsid w:val="00457CFA"/>
    <w:rsid w:val="0046026D"/>
    <w:rsid w:val="0046044F"/>
    <w:rsid w:val="004613A1"/>
    <w:rsid w:val="00461403"/>
    <w:rsid w:val="00461506"/>
    <w:rsid w:val="00462F76"/>
    <w:rsid w:val="004631BF"/>
    <w:rsid w:val="00464147"/>
    <w:rsid w:val="004649A9"/>
    <w:rsid w:val="00466F72"/>
    <w:rsid w:val="00467D97"/>
    <w:rsid w:val="00470590"/>
    <w:rsid w:val="004715B6"/>
    <w:rsid w:val="00471AD8"/>
    <w:rsid w:val="00472056"/>
    <w:rsid w:val="0047294B"/>
    <w:rsid w:val="00472990"/>
    <w:rsid w:val="00472C6D"/>
    <w:rsid w:val="00472D0A"/>
    <w:rsid w:val="00473809"/>
    <w:rsid w:val="00474A75"/>
    <w:rsid w:val="004751BF"/>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56B9"/>
    <w:rsid w:val="0048630A"/>
    <w:rsid w:val="00486B3A"/>
    <w:rsid w:val="00486E0D"/>
    <w:rsid w:val="00486F2E"/>
    <w:rsid w:val="004877A2"/>
    <w:rsid w:val="0049013B"/>
    <w:rsid w:val="00491535"/>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1DAD"/>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7CB"/>
    <w:rsid w:val="004F2A3F"/>
    <w:rsid w:val="004F414E"/>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79A"/>
    <w:rsid w:val="00505C99"/>
    <w:rsid w:val="00507DBA"/>
    <w:rsid w:val="00510FE5"/>
    <w:rsid w:val="00511D4E"/>
    <w:rsid w:val="00515518"/>
    <w:rsid w:val="0051580D"/>
    <w:rsid w:val="0051611B"/>
    <w:rsid w:val="00520080"/>
    <w:rsid w:val="005200C6"/>
    <w:rsid w:val="005201FD"/>
    <w:rsid w:val="005204D5"/>
    <w:rsid w:val="00520AD1"/>
    <w:rsid w:val="00520BB9"/>
    <w:rsid w:val="005210DF"/>
    <w:rsid w:val="00521E1D"/>
    <w:rsid w:val="0052224A"/>
    <w:rsid w:val="00522BA6"/>
    <w:rsid w:val="00522D8A"/>
    <w:rsid w:val="0052337B"/>
    <w:rsid w:val="00523EC8"/>
    <w:rsid w:val="00524A59"/>
    <w:rsid w:val="0052594A"/>
    <w:rsid w:val="0052745D"/>
    <w:rsid w:val="005302E6"/>
    <w:rsid w:val="00530A33"/>
    <w:rsid w:val="005321E5"/>
    <w:rsid w:val="0053358F"/>
    <w:rsid w:val="00533CFA"/>
    <w:rsid w:val="00534602"/>
    <w:rsid w:val="00535672"/>
    <w:rsid w:val="005375CA"/>
    <w:rsid w:val="00540178"/>
    <w:rsid w:val="005418A7"/>
    <w:rsid w:val="005422B8"/>
    <w:rsid w:val="00542492"/>
    <w:rsid w:val="00542835"/>
    <w:rsid w:val="00542CA4"/>
    <w:rsid w:val="00542F82"/>
    <w:rsid w:val="00543050"/>
    <w:rsid w:val="005430AC"/>
    <w:rsid w:val="0054343C"/>
    <w:rsid w:val="005442A5"/>
    <w:rsid w:val="005447AA"/>
    <w:rsid w:val="00544DA0"/>
    <w:rsid w:val="00545096"/>
    <w:rsid w:val="00545418"/>
    <w:rsid w:val="005460F7"/>
    <w:rsid w:val="005468DD"/>
    <w:rsid w:val="00546E6D"/>
    <w:rsid w:val="00547111"/>
    <w:rsid w:val="0055072B"/>
    <w:rsid w:val="005544B9"/>
    <w:rsid w:val="00554DFC"/>
    <w:rsid w:val="005554BE"/>
    <w:rsid w:val="00555A65"/>
    <w:rsid w:val="005563E9"/>
    <w:rsid w:val="00556A5B"/>
    <w:rsid w:val="00557664"/>
    <w:rsid w:val="0055782F"/>
    <w:rsid w:val="005606F6"/>
    <w:rsid w:val="005607EC"/>
    <w:rsid w:val="00562EE9"/>
    <w:rsid w:val="005634C5"/>
    <w:rsid w:val="005639A7"/>
    <w:rsid w:val="00563AC1"/>
    <w:rsid w:val="00563FC1"/>
    <w:rsid w:val="00565F61"/>
    <w:rsid w:val="00566C9D"/>
    <w:rsid w:val="00567170"/>
    <w:rsid w:val="00567269"/>
    <w:rsid w:val="005676A1"/>
    <w:rsid w:val="00571B7F"/>
    <w:rsid w:val="00571B8E"/>
    <w:rsid w:val="005725FC"/>
    <w:rsid w:val="005731B6"/>
    <w:rsid w:val="005732D4"/>
    <w:rsid w:val="00574AF5"/>
    <w:rsid w:val="00575576"/>
    <w:rsid w:val="00575F4D"/>
    <w:rsid w:val="00580F86"/>
    <w:rsid w:val="005817C8"/>
    <w:rsid w:val="005818A9"/>
    <w:rsid w:val="005833D9"/>
    <w:rsid w:val="00583B1C"/>
    <w:rsid w:val="0058486F"/>
    <w:rsid w:val="005851E5"/>
    <w:rsid w:val="005853EA"/>
    <w:rsid w:val="00585907"/>
    <w:rsid w:val="00590734"/>
    <w:rsid w:val="005925CC"/>
    <w:rsid w:val="00592D74"/>
    <w:rsid w:val="0059377C"/>
    <w:rsid w:val="0059412A"/>
    <w:rsid w:val="00594EA9"/>
    <w:rsid w:val="00595829"/>
    <w:rsid w:val="0059627D"/>
    <w:rsid w:val="00597882"/>
    <w:rsid w:val="00597899"/>
    <w:rsid w:val="00597DEF"/>
    <w:rsid w:val="005A08A7"/>
    <w:rsid w:val="005A2228"/>
    <w:rsid w:val="005A2610"/>
    <w:rsid w:val="005A2C22"/>
    <w:rsid w:val="005A3233"/>
    <w:rsid w:val="005A3390"/>
    <w:rsid w:val="005A3CCB"/>
    <w:rsid w:val="005A4306"/>
    <w:rsid w:val="005A4368"/>
    <w:rsid w:val="005A5733"/>
    <w:rsid w:val="005A5A0B"/>
    <w:rsid w:val="005A725C"/>
    <w:rsid w:val="005A7D13"/>
    <w:rsid w:val="005A7EB7"/>
    <w:rsid w:val="005B0CC8"/>
    <w:rsid w:val="005B1459"/>
    <w:rsid w:val="005B204E"/>
    <w:rsid w:val="005B34DC"/>
    <w:rsid w:val="005B397C"/>
    <w:rsid w:val="005B433B"/>
    <w:rsid w:val="005B43F8"/>
    <w:rsid w:val="005B514C"/>
    <w:rsid w:val="005B5628"/>
    <w:rsid w:val="005B5786"/>
    <w:rsid w:val="005B67E0"/>
    <w:rsid w:val="005B72B0"/>
    <w:rsid w:val="005C1D27"/>
    <w:rsid w:val="005C2225"/>
    <w:rsid w:val="005C228D"/>
    <w:rsid w:val="005C240B"/>
    <w:rsid w:val="005C2814"/>
    <w:rsid w:val="005C2ABC"/>
    <w:rsid w:val="005C37E7"/>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4521"/>
    <w:rsid w:val="005D4EEB"/>
    <w:rsid w:val="005D6706"/>
    <w:rsid w:val="005D6F96"/>
    <w:rsid w:val="005D77AA"/>
    <w:rsid w:val="005E0E3D"/>
    <w:rsid w:val="005E1F41"/>
    <w:rsid w:val="005E21AE"/>
    <w:rsid w:val="005E29B3"/>
    <w:rsid w:val="005E2A17"/>
    <w:rsid w:val="005E2C44"/>
    <w:rsid w:val="005E3153"/>
    <w:rsid w:val="005E33EC"/>
    <w:rsid w:val="005E3572"/>
    <w:rsid w:val="005E37BC"/>
    <w:rsid w:val="005E4B54"/>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2D7"/>
    <w:rsid w:val="00607400"/>
    <w:rsid w:val="00607CBB"/>
    <w:rsid w:val="0061043F"/>
    <w:rsid w:val="00610C9B"/>
    <w:rsid w:val="00611B27"/>
    <w:rsid w:val="00611CE4"/>
    <w:rsid w:val="00612C00"/>
    <w:rsid w:val="0061337E"/>
    <w:rsid w:val="0061500F"/>
    <w:rsid w:val="006159D5"/>
    <w:rsid w:val="006175FB"/>
    <w:rsid w:val="00620885"/>
    <w:rsid w:val="00620E38"/>
    <w:rsid w:val="00621004"/>
    <w:rsid w:val="00621188"/>
    <w:rsid w:val="00621E31"/>
    <w:rsid w:val="0062235D"/>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12F1"/>
    <w:rsid w:val="00662216"/>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2015"/>
    <w:rsid w:val="006A25E4"/>
    <w:rsid w:val="006A2625"/>
    <w:rsid w:val="006A2D34"/>
    <w:rsid w:val="006A3503"/>
    <w:rsid w:val="006A3A8C"/>
    <w:rsid w:val="006A3C3E"/>
    <w:rsid w:val="006A4B29"/>
    <w:rsid w:val="006A5372"/>
    <w:rsid w:val="006A74E4"/>
    <w:rsid w:val="006B03D2"/>
    <w:rsid w:val="006B0A2A"/>
    <w:rsid w:val="006B2702"/>
    <w:rsid w:val="006B3220"/>
    <w:rsid w:val="006B356E"/>
    <w:rsid w:val="006B3AEB"/>
    <w:rsid w:val="006B3E6B"/>
    <w:rsid w:val="006B3F6B"/>
    <w:rsid w:val="006B4067"/>
    <w:rsid w:val="006B46FB"/>
    <w:rsid w:val="006B59F6"/>
    <w:rsid w:val="006B5B04"/>
    <w:rsid w:val="006B5E17"/>
    <w:rsid w:val="006B60AB"/>
    <w:rsid w:val="006B745B"/>
    <w:rsid w:val="006B775F"/>
    <w:rsid w:val="006C1345"/>
    <w:rsid w:val="006C1BC9"/>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412"/>
    <w:rsid w:val="006D18CF"/>
    <w:rsid w:val="006D407D"/>
    <w:rsid w:val="006D4801"/>
    <w:rsid w:val="006D4AD5"/>
    <w:rsid w:val="006D50B8"/>
    <w:rsid w:val="006D5D6D"/>
    <w:rsid w:val="006D6100"/>
    <w:rsid w:val="006D6851"/>
    <w:rsid w:val="006D7CD5"/>
    <w:rsid w:val="006E07A3"/>
    <w:rsid w:val="006E13F7"/>
    <w:rsid w:val="006E1EDB"/>
    <w:rsid w:val="006E1F3B"/>
    <w:rsid w:val="006E2138"/>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419"/>
    <w:rsid w:val="00700FF6"/>
    <w:rsid w:val="007017E5"/>
    <w:rsid w:val="00701BBD"/>
    <w:rsid w:val="00704065"/>
    <w:rsid w:val="00704496"/>
    <w:rsid w:val="00706EA2"/>
    <w:rsid w:val="00706FE1"/>
    <w:rsid w:val="00707048"/>
    <w:rsid w:val="007077A1"/>
    <w:rsid w:val="00707DCB"/>
    <w:rsid w:val="0071104F"/>
    <w:rsid w:val="0071107A"/>
    <w:rsid w:val="00713962"/>
    <w:rsid w:val="00713FF5"/>
    <w:rsid w:val="00714488"/>
    <w:rsid w:val="00715E85"/>
    <w:rsid w:val="00716120"/>
    <w:rsid w:val="00716664"/>
    <w:rsid w:val="00717253"/>
    <w:rsid w:val="007176FF"/>
    <w:rsid w:val="00720BDD"/>
    <w:rsid w:val="00720E00"/>
    <w:rsid w:val="007222D8"/>
    <w:rsid w:val="00723688"/>
    <w:rsid w:val="00725327"/>
    <w:rsid w:val="00726E35"/>
    <w:rsid w:val="0072706B"/>
    <w:rsid w:val="007324E4"/>
    <w:rsid w:val="00733217"/>
    <w:rsid w:val="0073376F"/>
    <w:rsid w:val="007346A3"/>
    <w:rsid w:val="00734979"/>
    <w:rsid w:val="00735A14"/>
    <w:rsid w:val="00735D19"/>
    <w:rsid w:val="00736CEC"/>
    <w:rsid w:val="00737051"/>
    <w:rsid w:val="00737C0B"/>
    <w:rsid w:val="00741917"/>
    <w:rsid w:val="007421A8"/>
    <w:rsid w:val="0074233D"/>
    <w:rsid w:val="00742EB9"/>
    <w:rsid w:val="00743846"/>
    <w:rsid w:val="0074410D"/>
    <w:rsid w:val="00744237"/>
    <w:rsid w:val="0074585A"/>
    <w:rsid w:val="00745AD6"/>
    <w:rsid w:val="007470BB"/>
    <w:rsid w:val="007473A9"/>
    <w:rsid w:val="00750001"/>
    <w:rsid w:val="00750432"/>
    <w:rsid w:val="00750FC3"/>
    <w:rsid w:val="0075242D"/>
    <w:rsid w:val="007540AD"/>
    <w:rsid w:val="00754521"/>
    <w:rsid w:val="007545B1"/>
    <w:rsid w:val="00754926"/>
    <w:rsid w:val="00754F3B"/>
    <w:rsid w:val="00755083"/>
    <w:rsid w:val="007569D7"/>
    <w:rsid w:val="00760427"/>
    <w:rsid w:val="007609E3"/>
    <w:rsid w:val="00761029"/>
    <w:rsid w:val="007617AE"/>
    <w:rsid w:val="00762F40"/>
    <w:rsid w:val="00763104"/>
    <w:rsid w:val="0076326E"/>
    <w:rsid w:val="007635CE"/>
    <w:rsid w:val="00765988"/>
    <w:rsid w:val="007667D1"/>
    <w:rsid w:val="00766E4E"/>
    <w:rsid w:val="00767B00"/>
    <w:rsid w:val="007706D9"/>
    <w:rsid w:val="007707EC"/>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3EBE"/>
    <w:rsid w:val="00784AD4"/>
    <w:rsid w:val="00784DAF"/>
    <w:rsid w:val="00785A49"/>
    <w:rsid w:val="0078675D"/>
    <w:rsid w:val="00787319"/>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194"/>
    <w:rsid w:val="007A4652"/>
    <w:rsid w:val="007A4B5B"/>
    <w:rsid w:val="007A5406"/>
    <w:rsid w:val="007A600F"/>
    <w:rsid w:val="007A67E5"/>
    <w:rsid w:val="007B08B5"/>
    <w:rsid w:val="007B1275"/>
    <w:rsid w:val="007B2304"/>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DAC"/>
    <w:rsid w:val="007E31F7"/>
    <w:rsid w:val="007E5546"/>
    <w:rsid w:val="007E75A0"/>
    <w:rsid w:val="007E7A13"/>
    <w:rsid w:val="007F0450"/>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10389"/>
    <w:rsid w:val="008107DA"/>
    <w:rsid w:val="00810A30"/>
    <w:rsid w:val="00810F30"/>
    <w:rsid w:val="00811438"/>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D5D"/>
    <w:rsid w:val="00827085"/>
    <w:rsid w:val="0082744F"/>
    <w:rsid w:val="008279FA"/>
    <w:rsid w:val="00827AEB"/>
    <w:rsid w:val="008315EB"/>
    <w:rsid w:val="00831AD2"/>
    <w:rsid w:val="0083228C"/>
    <w:rsid w:val="0083415C"/>
    <w:rsid w:val="0083491A"/>
    <w:rsid w:val="00834C33"/>
    <w:rsid w:val="008356F9"/>
    <w:rsid w:val="0083594B"/>
    <w:rsid w:val="008359F6"/>
    <w:rsid w:val="008364E6"/>
    <w:rsid w:val="00836725"/>
    <w:rsid w:val="00836E02"/>
    <w:rsid w:val="008372EE"/>
    <w:rsid w:val="00842B51"/>
    <w:rsid w:val="00842C5A"/>
    <w:rsid w:val="00842EBA"/>
    <w:rsid w:val="008432D6"/>
    <w:rsid w:val="00843735"/>
    <w:rsid w:val="00844232"/>
    <w:rsid w:val="0084438E"/>
    <w:rsid w:val="00844DDC"/>
    <w:rsid w:val="00845512"/>
    <w:rsid w:val="00845686"/>
    <w:rsid w:val="00845E9A"/>
    <w:rsid w:val="00845F2A"/>
    <w:rsid w:val="0084720D"/>
    <w:rsid w:val="00847A9D"/>
    <w:rsid w:val="00850515"/>
    <w:rsid w:val="00850844"/>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028"/>
    <w:rsid w:val="00892963"/>
    <w:rsid w:val="00894C29"/>
    <w:rsid w:val="00895098"/>
    <w:rsid w:val="008963C7"/>
    <w:rsid w:val="0089663A"/>
    <w:rsid w:val="00896902"/>
    <w:rsid w:val="00896C70"/>
    <w:rsid w:val="00896C78"/>
    <w:rsid w:val="00896E98"/>
    <w:rsid w:val="008970C0"/>
    <w:rsid w:val="008A20C2"/>
    <w:rsid w:val="008A2387"/>
    <w:rsid w:val="008A262C"/>
    <w:rsid w:val="008A3B23"/>
    <w:rsid w:val="008A45A6"/>
    <w:rsid w:val="008A5B44"/>
    <w:rsid w:val="008A60CB"/>
    <w:rsid w:val="008A7B91"/>
    <w:rsid w:val="008B017A"/>
    <w:rsid w:val="008B072B"/>
    <w:rsid w:val="008B0F66"/>
    <w:rsid w:val="008B2582"/>
    <w:rsid w:val="008B2886"/>
    <w:rsid w:val="008B3A97"/>
    <w:rsid w:val="008B3B88"/>
    <w:rsid w:val="008B4961"/>
    <w:rsid w:val="008B4FB4"/>
    <w:rsid w:val="008B551B"/>
    <w:rsid w:val="008B605A"/>
    <w:rsid w:val="008B640C"/>
    <w:rsid w:val="008B7050"/>
    <w:rsid w:val="008C0C5D"/>
    <w:rsid w:val="008C182E"/>
    <w:rsid w:val="008C3316"/>
    <w:rsid w:val="008C35D9"/>
    <w:rsid w:val="008C532B"/>
    <w:rsid w:val="008C733C"/>
    <w:rsid w:val="008D024B"/>
    <w:rsid w:val="008D07FE"/>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61D0"/>
    <w:rsid w:val="008E65F4"/>
    <w:rsid w:val="008E7CA5"/>
    <w:rsid w:val="008F01CB"/>
    <w:rsid w:val="008F0B29"/>
    <w:rsid w:val="008F285B"/>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612C"/>
    <w:rsid w:val="00906E01"/>
    <w:rsid w:val="0090725A"/>
    <w:rsid w:val="00910548"/>
    <w:rsid w:val="00910734"/>
    <w:rsid w:val="00910B27"/>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40B"/>
    <w:rsid w:val="00933545"/>
    <w:rsid w:val="00935123"/>
    <w:rsid w:val="00935EA5"/>
    <w:rsid w:val="00936B68"/>
    <w:rsid w:val="00937646"/>
    <w:rsid w:val="0094091A"/>
    <w:rsid w:val="00941E30"/>
    <w:rsid w:val="00942F02"/>
    <w:rsid w:val="0094462F"/>
    <w:rsid w:val="00945833"/>
    <w:rsid w:val="00945B2D"/>
    <w:rsid w:val="00945C57"/>
    <w:rsid w:val="00950481"/>
    <w:rsid w:val="009505C5"/>
    <w:rsid w:val="00950DBA"/>
    <w:rsid w:val="00952652"/>
    <w:rsid w:val="00952B32"/>
    <w:rsid w:val="00952BE1"/>
    <w:rsid w:val="009536FA"/>
    <w:rsid w:val="00954212"/>
    <w:rsid w:val="00960A49"/>
    <w:rsid w:val="00962DBB"/>
    <w:rsid w:val="009653FC"/>
    <w:rsid w:val="00965453"/>
    <w:rsid w:val="00965BCC"/>
    <w:rsid w:val="009672FB"/>
    <w:rsid w:val="009702CE"/>
    <w:rsid w:val="009705F4"/>
    <w:rsid w:val="00970742"/>
    <w:rsid w:val="00970BB2"/>
    <w:rsid w:val="009722C0"/>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43EF"/>
    <w:rsid w:val="0099507F"/>
    <w:rsid w:val="00995818"/>
    <w:rsid w:val="0099696A"/>
    <w:rsid w:val="00996B8F"/>
    <w:rsid w:val="00996E25"/>
    <w:rsid w:val="009A0659"/>
    <w:rsid w:val="009A17BB"/>
    <w:rsid w:val="009A1D76"/>
    <w:rsid w:val="009A1F55"/>
    <w:rsid w:val="009A23B5"/>
    <w:rsid w:val="009A2D27"/>
    <w:rsid w:val="009A5753"/>
    <w:rsid w:val="009A579D"/>
    <w:rsid w:val="009A5FC8"/>
    <w:rsid w:val="009A7081"/>
    <w:rsid w:val="009B2157"/>
    <w:rsid w:val="009B2C2B"/>
    <w:rsid w:val="009B347C"/>
    <w:rsid w:val="009B3F76"/>
    <w:rsid w:val="009B5A68"/>
    <w:rsid w:val="009B5ED1"/>
    <w:rsid w:val="009B63EC"/>
    <w:rsid w:val="009B6AA5"/>
    <w:rsid w:val="009B70AF"/>
    <w:rsid w:val="009B7376"/>
    <w:rsid w:val="009B7EB7"/>
    <w:rsid w:val="009C0265"/>
    <w:rsid w:val="009C10C4"/>
    <w:rsid w:val="009C110F"/>
    <w:rsid w:val="009C1754"/>
    <w:rsid w:val="009C2EBC"/>
    <w:rsid w:val="009C323E"/>
    <w:rsid w:val="009C3968"/>
    <w:rsid w:val="009C51E8"/>
    <w:rsid w:val="009C65EF"/>
    <w:rsid w:val="009C780F"/>
    <w:rsid w:val="009C794F"/>
    <w:rsid w:val="009D0486"/>
    <w:rsid w:val="009D0AC2"/>
    <w:rsid w:val="009D0B49"/>
    <w:rsid w:val="009D19B2"/>
    <w:rsid w:val="009D24B9"/>
    <w:rsid w:val="009D2D8F"/>
    <w:rsid w:val="009D2DD0"/>
    <w:rsid w:val="009D2DFA"/>
    <w:rsid w:val="009D30AE"/>
    <w:rsid w:val="009D3CBA"/>
    <w:rsid w:val="009D4D8B"/>
    <w:rsid w:val="009D4DB4"/>
    <w:rsid w:val="009D5533"/>
    <w:rsid w:val="009D5CB8"/>
    <w:rsid w:val="009E11FF"/>
    <w:rsid w:val="009E1664"/>
    <w:rsid w:val="009E2911"/>
    <w:rsid w:val="009E3297"/>
    <w:rsid w:val="009E3986"/>
    <w:rsid w:val="009E4080"/>
    <w:rsid w:val="009E513E"/>
    <w:rsid w:val="009F0690"/>
    <w:rsid w:val="009F1909"/>
    <w:rsid w:val="009F2EE5"/>
    <w:rsid w:val="009F34B2"/>
    <w:rsid w:val="009F3708"/>
    <w:rsid w:val="009F4024"/>
    <w:rsid w:val="009F4103"/>
    <w:rsid w:val="009F4A37"/>
    <w:rsid w:val="009F59BD"/>
    <w:rsid w:val="009F6913"/>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517A"/>
    <w:rsid w:val="00A15399"/>
    <w:rsid w:val="00A16CC8"/>
    <w:rsid w:val="00A2006F"/>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497F"/>
    <w:rsid w:val="00A351A8"/>
    <w:rsid w:val="00A364AC"/>
    <w:rsid w:val="00A36811"/>
    <w:rsid w:val="00A36CCE"/>
    <w:rsid w:val="00A3786A"/>
    <w:rsid w:val="00A37E1B"/>
    <w:rsid w:val="00A40A38"/>
    <w:rsid w:val="00A4249E"/>
    <w:rsid w:val="00A42B7A"/>
    <w:rsid w:val="00A43A1E"/>
    <w:rsid w:val="00A44230"/>
    <w:rsid w:val="00A446CE"/>
    <w:rsid w:val="00A44F35"/>
    <w:rsid w:val="00A4583E"/>
    <w:rsid w:val="00A46154"/>
    <w:rsid w:val="00A46A67"/>
    <w:rsid w:val="00A47053"/>
    <w:rsid w:val="00A47E70"/>
    <w:rsid w:val="00A505ED"/>
    <w:rsid w:val="00A50975"/>
    <w:rsid w:val="00A50CF0"/>
    <w:rsid w:val="00A52C1A"/>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44"/>
    <w:rsid w:val="00A71959"/>
    <w:rsid w:val="00A73DA5"/>
    <w:rsid w:val="00A749FF"/>
    <w:rsid w:val="00A75083"/>
    <w:rsid w:val="00A7532C"/>
    <w:rsid w:val="00A75680"/>
    <w:rsid w:val="00A7671C"/>
    <w:rsid w:val="00A76949"/>
    <w:rsid w:val="00A76FD3"/>
    <w:rsid w:val="00A80566"/>
    <w:rsid w:val="00A80B40"/>
    <w:rsid w:val="00A81840"/>
    <w:rsid w:val="00A825C3"/>
    <w:rsid w:val="00A826D5"/>
    <w:rsid w:val="00A82DB3"/>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4764"/>
    <w:rsid w:val="00AC5284"/>
    <w:rsid w:val="00AC5820"/>
    <w:rsid w:val="00AD01A8"/>
    <w:rsid w:val="00AD1348"/>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576"/>
    <w:rsid w:val="00B066E6"/>
    <w:rsid w:val="00B0674E"/>
    <w:rsid w:val="00B0754C"/>
    <w:rsid w:val="00B10246"/>
    <w:rsid w:val="00B108F0"/>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433"/>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07B2"/>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284"/>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327"/>
    <w:rsid w:val="00B95789"/>
    <w:rsid w:val="00B968C8"/>
    <w:rsid w:val="00B96A97"/>
    <w:rsid w:val="00B96F92"/>
    <w:rsid w:val="00B97754"/>
    <w:rsid w:val="00B97B9B"/>
    <w:rsid w:val="00BA0321"/>
    <w:rsid w:val="00BA086D"/>
    <w:rsid w:val="00BA1232"/>
    <w:rsid w:val="00BA3EC5"/>
    <w:rsid w:val="00BA44DF"/>
    <w:rsid w:val="00BA503E"/>
    <w:rsid w:val="00BA51D9"/>
    <w:rsid w:val="00BA5B04"/>
    <w:rsid w:val="00BA5F7B"/>
    <w:rsid w:val="00BA6A64"/>
    <w:rsid w:val="00BA6BBB"/>
    <w:rsid w:val="00BA72A4"/>
    <w:rsid w:val="00BA77D3"/>
    <w:rsid w:val="00BB02D0"/>
    <w:rsid w:val="00BB043E"/>
    <w:rsid w:val="00BB21C9"/>
    <w:rsid w:val="00BB2294"/>
    <w:rsid w:val="00BB34CA"/>
    <w:rsid w:val="00BB384A"/>
    <w:rsid w:val="00BB5D25"/>
    <w:rsid w:val="00BB5DFC"/>
    <w:rsid w:val="00BC0611"/>
    <w:rsid w:val="00BC1B3E"/>
    <w:rsid w:val="00BC20FA"/>
    <w:rsid w:val="00BC2B28"/>
    <w:rsid w:val="00BC3964"/>
    <w:rsid w:val="00BC42EE"/>
    <w:rsid w:val="00BC4492"/>
    <w:rsid w:val="00BC49DE"/>
    <w:rsid w:val="00BC547A"/>
    <w:rsid w:val="00BC57C9"/>
    <w:rsid w:val="00BC7239"/>
    <w:rsid w:val="00BC79F6"/>
    <w:rsid w:val="00BC7AD5"/>
    <w:rsid w:val="00BC7FAC"/>
    <w:rsid w:val="00BD08B2"/>
    <w:rsid w:val="00BD1465"/>
    <w:rsid w:val="00BD1F06"/>
    <w:rsid w:val="00BD2657"/>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8E6"/>
    <w:rsid w:val="00C156D7"/>
    <w:rsid w:val="00C15D46"/>
    <w:rsid w:val="00C16A2E"/>
    <w:rsid w:val="00C16A51"/>
    <w:rsid w:val="00C17A9F"/>
    <w:rsid w:val="00C207BD"/>
    <w:rsid w:val="00C20A32"/>
    <w:rsid w:val="00C23FDD"/>
    <w:rsid w:val="00C252F5"/>
    <w:rsid w:val="00C25984"/>
    <w:rsid w:val="00C267E4"/>
    <w:rsid w:val="00C26958"/>
    <w:rsid w:val="00C26A83"/>
    <w:rsid w:val="00C26E03"/>
    <w:rsid w:val="00C270FB"/>
    <w:rsid w:val="00C27B95"/>
    <w:rsid w:val="00C307F7"/>
    <w:rsid w:val="00C30E09"/>
    <w:rsid w:val="00C31B55"/>
    <w:rsid w:val="00C3215D"/>
    <w:rsid w:val="00C33367"/>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131"/>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BA2"/>
    <w:rsid w:val="00C67282"/>
    <w:rsid w:val="00C672E3"/>
    <w:rsid w:val="00C70E06"/>
    <w:rsid w:val="00C71655"/>
    <w:rsid w:val="00C719F6"/>
    <w:rsid w:val="00C71F56"/>
    <w:rsid w:val="00C7294C"/>
    <w:rsid w:val="00C73F85"/>
    <w:rsid w:val="00C769D5"/>
    <w:rsid w:val="00C76F60"/>
    <w:rsid w:val="00C77B26"/>
    <w:rsid w:val="00C77F31"/>
    <w:rsid w:val="00C80122"/>
    <w:rsid w:val="00C80845"/>
    <w:rsid w:val="00C809D5"/>
    <w:rsid w:val="00C810C8"/>
    <w:rsid w:val="00C81137"/>
    <w:rsid w:val="00C81DCE"/>
    <w:rsid w:val="00C81EFB"/>
    <w:rsid w:val="00C82C53"/>
    <w:rsid w:val="00C82D3C"/>
    <w:rsid w:val="00C832AD"/>
    <w:rsid w:val="00C844F7"/>
    <w:rsid w:val="00C847F5"/>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7973"/>
    <w:rsid w:val="00CA7A42"/>
    <w:rsid w:val="00CB033F"/>
    <w:rsid w:val="00CB08B2"/>
    <w:rsid w:val="00CB19A8"/>
    <w:rsid w:val="00CB3B01"/>
    <w:rsid w:val="00CB42CD"/>
    <w:rsid w:val="00CB494B"/>
    <w:rsid w:val="00CB6604"/>
    <w:rsid w:val="00CB6E86"/>
    <w:rsid w:val="00CB6FA7"/>
    <w:rsid w:val="00CC0281"/>
    <w:rsid w:val="00CC0DE7"/>
    <w:rsid w:val="00CC12F0"/>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5FD"/>
    <w:rsid w:val="00CD6831"/>
    <w:rsid w:val="00CD7B98"/>
    <w:rsid w:val="00CD7FDB"/>
    <w:rsid w:val="00CE012D"/>
    <w:rsid w:val="00CE1989"/>
    <w:rsid w:val="00CE23B8"/>
    <w:rsid w:val="00CE2E21"/>
    <w:rsid w:val="00CE345F"/>
    <w:rsid w:val="00CE3F58"/>
    <w:rsid w:val="00CE7539"/>
    <w:rsid w:val="00CF05C2"/>
    <w:rsid w:val="00CF130C"/>
    <w:rsid w:val="00CF38E1"/>
    <w:rsid w:val="00CF4048"/>
    <w:rsid w:val="00CF4619"/>
    <w:rsid w:val="00CF4996"/>
    <w:rsid w:val="00CF4BF1"/>
    <w:rsid w:val="00CF50B0"/>
    <w:rsid w:val="00CF58F0"/>
    <w:rsid w:val="00CF5CE7"/>
    <w:rsid w:val="00D01398"/>
    <w:rsid w:val="00D01C6E"/>
    <w:rsid w:val="00D020EF"/>
    <w:rsid w:val="00D022F5"/>
    <w:rsid w:val="00D025EA"/>
    <w:rsid w:val="00D02B85"/>
    <w:rsid w:val="00D02D66"/>
    <w:rsid w:val="00D02E06"/>
    <w:rsid w:val="00D03F9A"/>
    <w:rsid w:val="00D0420E"/>
    <w:rsid w:val="00D056C7"/>
    <w:rsid w:val="00D05792"/>
    <w:rsid w:val="00D0609D"/>
    <w:rsid w:val="00D0660C"/>
    <w:rsid w:val="00D06D51"/>
    <w:rsid w:val="00D0745C"/>
    <w:rsid w:val="00D10028"/>
    <w:rsid w:val="00D1023C"/>
    <w:rsid w:val="00D108A8"/>
    <w:rsid w:val="00D1133F"/>
    <w:rsid w:val="00D11F84"/>
    <w:rsid w:val="00D12F9F"/>
    <w:rsid w:val="00D13673"/>
    <w:rsid w:val="00D1428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AF"/>
    <w:rsid w:val="00D40918"/>
    <w:rsid w:val="00D40926"/>
    <w:rsid w:val="00D410F1"/>
    <w:rsid w:val="00D42813"/>
    <w:rsid w:val="00D42AE4"/>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1CF"/>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5FBB"/>
    <w:rsid w:val="00D861F5"/>
    <w:rsid w:val="00D862A4"/>
    <w:rsid w:val="00D86551"/>
    <w:rsid w:val="00D87D22"/>
    <w:rsid w:val="00D9008B"/>
    <w:rsid w:val="00D9085E"/>
    <w:rsid w:val="00D9216D"/>
    <w:rsid w:val="00D921FC"/>
    <w:rsid w:val="00D93674"/>
    <w:rsid w:val="00D9422F"/>
    <w:rsid w:val="00D9492A"/>
    <w:rsid w:val="00D94B2E"/>
    <w:rsid w:val="00D95E56"/>
    <w:rsid w:val="00D96956"/>
    <w:rsid w:val="00D96ED2"/>
    <w:rsid w:val="00D9719B"/>
    <w:rsid w:val="00D97BFD"/>
    <w:rsid w:val="00DA0F94"/>
    <w:rsid w:val="00DA248F"/>
    <w:rsid w:val="00DA2701"/>
    <w:rsid w:val="00DA40B8"/>
    <w:rsid w:val="00DA424B"/>
    <w:rsid w:val="00DA477A"/>
    <w:rsid w:val="00DA5A19"/>
    <w:rsid w:val="00DA5B7C"/>
    <w:rsid w:val="00DA5E9D"/>
    <w:rsid w:val="00DB0057"/>
    <w:rsid w:val="00DB10E4"/>
    <w:rsid w:val="00DB1153"/>
    <w:rsid w:val="00DB1F0B"/>
    <w:rsid w:val="00DB3AD3"/>
    <w:rsid w:val="00DB3C08"/>
    <w:rsid w:val="00DB3E55"/>
    <w:rsid w:val="00DB436A"/>
    <w:rsid w:val="00DB5254"/>
    <w:rsid w:val="00DB5C05"/>
    <w:rsid w:val="00DB697A"/>
    <w:rsid w:val="00DB70A2"/>
    <w:rsid w:val="00DC0C45"/>
    <w:rsid w:val="00DC0F50"/>
    <w:rsid w:val="00DC2F6E"/>
    <w:rsid w:val="00DC3664"/>
    <w:rsid w:val="00DC3A18"/>
    <w:rsid w:val="00DC3C85"/>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476C"/>
    <w:rsid w:val="00DF4AFD"/>
    <w:rsid w:val="00DF5E04"/>
    <w:rsid w:val="00DF658B"/>
    <w:rsid w:val="00DF7774"/>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3749"/>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777"/>
    <w:rsid w:val="00E667DC"/>
    <w:rsid w:val="00E66C20"/>
    <w:rsid w:val="00E67311"/>
    <w:rsid w:val="00E709CB"/>
    <w:rsid w:val="00E729B8"/>
    <w:rsid w:val="00E735F9"/>
    <w:rsid w:val="00E73DE8"/>
    <w:rsid w:val="00E7440B"/>
    <w:rsid w:val="00E75F59"/>
    <w:rsid w:val="00E777FA"/>
    <w:rsid w:val="00E77EB0"/>
    <w:rsid w:val="00E80D46"/>
    <w:rsid w:val="00E816CD"/>
    <w:rsid w:val="00E817A9"/>
    <w:rsid w:val="00E81AB6"/>
    <w:rsid w:val="00E856A3"/>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4FB3"/>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7CBA"/>
    <w:rsid w:val="00ED14DC"/>
    <w:rsid w:val="00ED2829"/>
    <w:rsid w:val="00ED2B30"/>
    <w:rsid w:val="00ED2E50"/>
    <w:rsid w:val="00ED30DB"/>
    <w:rsid w:val="00ED31BC"/>
    <w:rsid w:val="00ED31C8"/>
    <w:rsid w:val="00ED37A9"/>
    <w:rsid w:val="00ED40F4"/>
    <w:rsid w:val="00ED6204"/>
    <w:rsid w:val="00ED6DE7"/>
    <w:rsid w:val="00ED789B"/>
    <w:rsid w:val="00EE00DA"/>
    <w:rsid w:val="00EE1833"/>
    <w:rsid w:val="00EE6B09"/>
    <w:rsid w:val="00EE7D7C"/>
    <w:rsid w:val="00EF2EAE"/>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8E1"/>
    <w:rsid w:val="00F208F5"/>
    <w:rsid w:val="00F211B9"/>
    <w:rsid w:val="00F22E6A"/>
    <w:rsid w:val="00F22F6B"/>
    <w:rsid w:val="00F234C6"/>
    <w:rsid w:val="00F23F7E"/>
    <w:rsid w:val="00F24B6E"/>
    <w:rsid w:val="00F24E6D"/>
    <w:rsid w:val="00F2565B"/>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45DA"/>
    <w:rsid w:val="00F4654C"/>
    <w:rsid w:val="00F474BC"/>
    <w:rsid w:val="00F47855"/>
    <w:rsid w:val="00F50AAF"/>
    <w:rsid w:val="00F517D1"/>
    <w:rsid w:val="00F52149"/>
    <w:rsid w:val="00F52AEF"/>
    <w:rsid w:val="00F52D1B"/>
    <w:rsid w:val="00F53271"/>
    <w:rsid w:val="00F533E5"/>
    <w:rsid w:val="00F54472"/>
    <w:rsid w:val="00F549A6"/>
    <w:rsid w:val="00F5517D"/>
    <w:rsid w:val="00F55196"/>
    <w:rsid w:val="00F55593"/>
    <w:rsid w:val="00F55D8B"/>
    <w:rsid w:val="00F57720"/>
    <w:rsid w:val="00F577C2"/>
    <w:rsid w:val="00F57820"/>
    <w:rsid w:val="00F57997"/>
    <w:rsid w:val="00F57B96"/>
    <w:rsid w:val="00F60129"/>
    <w:rsid w:val="00F601AE"/>
    <w:rsid w:val="00F6075F"/>
    <w:rsid w:val="00F6134B"/>
    <w:rsid w:val="00F61E46"/>
    <w:rsid w:val="00F627A1"/>
    <w:rsid w:val="00F63CDC"/>
    <w:rsid w:val="00F64FE3"/>
    <w:rsid w:val="00F665F5"/>
    <w:rsid w:val="00F66D2B"/>
    <w:rsid w:val="00F67E5A"/>
    <w:rsid w:val="00F70188"/>
    <w:rsid w:val="00F70687"/>
    <w:rsid w:val="00F715EE"/>
    <w:rsid w:val="00F72CB8"/>
    <w:rsid w:val="00F72E41"/>
    <w:rsid w:val="00F7300F"/>
    <w:rsid w:val="00F732EE"/>
    <w:rsid w:val="00F738D8"/>
    <w:rsid w:val="00F73D70"/>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44"/>
    <w:rsid w:val="00FB2C06"/>
    <w:rsid w:val="00FB38E0"/>
    <w:rsid w:val="00FB5405"/>
    <w:rsid w:val="00FB5F4A"/>
    <w:rsid w:val="00FB61CC"/>
    <w:rsid w:val="00FB6386"/>
    <w:rsid w:val="00FB6936"/>
    <w:rsid w:val="00FB6DD4"/>
    <w:rsid w:val="00FB7B73"/>
    <w:rsid w:val="00FC089F"/>
    <w:rsid w:val="00FC1677"/>
    <w:rsid w:val="00FC1B99"/>
    <w:rsid w:val="00FC1D90"/>
    <w:rsid w:val="00FC3961"/>
    <w:rsid w:val="00FC3F8D"/>
    <w:rsid w:val="00FC476D"/>
    <w:rsid w:val="00FC5A2B"/>
    <w:rsid w:val="00FC5C60"/>
    <w:rsid w:val="00FC6322"/>
    <w:rsid w:val="00FC735E"/>
    <w:rsid w:val="00FD163B"/>
    <w:rsid w:val="00FD2405"/>
    <w:rsid w:val="00FD4573"/>
    <w:rsid w:val="00FD478D"/>
    <w:rsid w:val="00FD4E98"/>
    <w:rsid w:val="00FD5DD0"/>
    <w:rsid w:val="00FD764D"/>
    <w:rsid w:val="00FD7D39"/>
    <w:rsid w:val="00FE02DF"/>
    <w:rsid w:val="00FE084B"/>
    <w:rsid w:val="00FE101F"/>
    <w:rsid w:val="00FE1EB0"/>
    <w:rsid w:val="00FE1ED4"/>
    <w:rsid w:val="00FE23ED"/>
    <w:rsid w:val="00FE2A85"/>
    <w:rsid w:val="00FE33C9"/>
    <w:rsid w:val="00FE3D30"/>
    <w:rsid w:val="00FE4993"/>
    <w:rsid w:val="00FE6115"/>
    <w:rsid w:val="00FE7FED"/>
    <w:rsid w:val="00FF0360"/>
    <w:rsid w:val="00FF0BC8"/>
    <w:rsid w:val="00FF114E"/>
    <w:rsid w:val="00FF266A"/>
    <w:rsid w:val="00FF4E4A"/>
    <w:rsid w:val="00FF4F33"/>
    <w:rsid w:val="00FF503E"/>
    <w:rsid w:val="00FF658A"/>
    <w:rsid w:val="00FF71C7"/>
    <w:rsid w:val="00FF731B"/>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2CFF2F5-45C2-41AD-BC61-696D4F0D9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70F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4Char">
    <w:name w:val="제목 4 Char"/>
    <w:link w:val="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qFormat/>
    <w:rsid w:val="00C81137"/>
    <w:rPr>
      <w:rFonts w:ascii="Times New Roman" w:hAnsi="Times New Roman"/>
      <w:color w:val="FF0000"/>
      <w:lang w:val="en-GB" w:eastAsia="en-US"/>
    </w:rPr>
  </w:style>
  <w:style w:type="character" w:customStyle="1" w:styleId="TFChar">
    <w:name w:val="TF Char"/>
    <w:link w:val="TF"/>
    <w:qFormat/>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qFormat/>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Char0">
    <w:name w:val="바닥글 Char"/>
    <w:basedOn w:val="a0"/>
    <w:link w:val="a9"/>
    <w:rsid w:val="00717253"/>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9ED4E8C-8B9D-490F-8CA7-ABC3A9474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Pages>
  <Words>487</Words>
  <Characters>2777</Characters>
  <Application>Microsoft Office Word</Application>
  <DocSecurity>0</DocSecurity>
  <Lines>23</Lines>
  <Paragraphs>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3258</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cp:revision>
  <cp:lastPrinted>1900-01-01T21:00:00Z</cp:lastPrinted>
  <dcterms:created xsi:type="dcterms:W3CDTF">2024-08-09T18:57:00Z</dcterms:created>
  <dcterms:modified xsi:type="dcterms:W3CDTF">2024-08-09T19:36:00Z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